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5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19"/>
        <w:gridCol w:w="723"/>
        <w:gridCol w:w="6216"/>
      </w:tblGrid>
      <w:tr w:rsidR="001B2ABD" w:rsidTr="009C58E2">
        <w:trPr>
          <w:trHeight w:val="3328"/>
        </w:trPr>
        <w:tc>
          <w:tcPr>
            <w:tcW w:w="3619" w:type="dxa"/>
            <w:vAlign w:val="bottom"/>
          </w:tcPr>
          <w:p w:rsidR="001B2ABD" w:rsidRDefault="009C58E2" w:rsidP="001B2ABD">
            <w:pPr>
              <w:tabs>
                <w:tab w:val="left" w:pos="990"/>
              </w:tabs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878889" y="710214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411550" cy="1876531"/>
                  <wp:effectExtent l="76200" t="76200" r="132080" b="123825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bru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1550" cy="1876531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3" w:type="dxa"/>
          </w:tcPr>
          <w:p w:rsidR="001B2ABD" w:rsidRDefault="001B2ABD" w:rsidP="000C45FF">
            <w:pPr>
              <w:tabs>
                <w:tab w:val="left" w:pos="990"/>
              </w:tabs>
            </w:pPr>
          </w:p>
        </w:tc>
        <w:tc>
          <w:tcPr>
            <w:tcW w:w="6216" w:type="dxa"/>
            <w:vAlign w:val="bottom"/>
          </w:tcPr>
          <w:p w:rsidR="001B2ABD" w:rsidRDefault="002541C6" w:rsidP="001B2ABD">
            <w:pPr>
              <w:pStyle w:val="KonuBal"/>
            </w:pPr>
            <w:r>
              <w:t>ebru eski</w:t>
            </w:r>
          </w:p>
          <w:p w:rsidR="001B2ABD" w:rsidRDefault="002541C6" w:rsidP="002541C6">
            <w:pPr>
              <w:pStyle w:val="Altyaz"/>
            </w:pPr>
            <w:r w:rsidRPr="00404782">
              <w:rPr>
                <w:spacing w:val="0"/>
                <w:w w:val="66"/>
              </w:rPr>
              <w:t>Hasta Kabul Sekreter</w:t>
            </w:r>
            <w:r w:rsidRPr="00404782">
              <w:rPr>
                <w:spacing w:val="285"/>
                <w:w w:val="66"/>
              </w:rPr>
              <w:t>i</w:t>
            </w:r>
          </w:p>
        </w:tc>
      </w:tr>
      <w:tr w:rsidR="001B2ABD" w:rsidTr="009C58E2">
        <w:trPr>
          <w:trHeight w:val="9303"/>
        </w:trPr>
        <w:tc>
          <w:tcPr>
            <w:tcW w:w="3619" w:type="dxa"/>
          </w:tcPr>
          <w:sdt>
            <w:sdtPr>
              <w:id w:val="-1711873194"/>
              <w:placeholder>
                <w:docPart w:val="83A82C7B8538470292BF92596324EC62"/>
              </w:placeholder>
              <w:temporary/>
              <w:showingPlcHdr/>
              <w15:appearance w15:val="hidden"/>
            </w:sdtPr>
            <w:sdtEndPr/>
            <w:sdtContent>
              <w:p w:rsidR="001B2ABD" w:rsidRDefault="00036450" w:rsidP="00036450">
                <w:pPr>
                  <w:pStyle w:val="Balk3"/>
                </w:pPr>
                <w:r w:rsidRPr="00D5459D">
                  <w:rPr>
                    <w:lang w:bidi="tr-TR"/>
                  </w:rPr>
                  <w:t>Profil</w:t>
                </w:r>
              </w:p>
            </w:sdtContent>
          </w:sdt>
          <w:p w:rsidR="00036450" w:rsidRDefault="00B77C79" w:rsidP="00B77C79">
            <w:r>
              <w:t>17 Kasım 1996 yılında Kdz.Ereğli’de doğdum.</w:t>
            </w:r>
            <w:r w:rsidR="00C2655A">
              <w:t>İlk ve orta öğrenimimi Zonguldak’ın Alaplı ilçesinde tamamladım. Üniversite öğrenimimi Büle</w:t>
            </w:r>
            <w:r w:rsidR="009C58E2">
              <w:t>nt Ecev</w:t>
            </w:r>
            <w:r w:rsidR="00C2655A">
              <w:t>it Üniversitesi Ereğli Eğitim Fakültesi’nde tamamladım. 2020 senesi itibari ile B sınıfı ehliyetim bulunmaktadır.</w:t>
            </w:r>
          </w:p>
          <w:p w:rsidR="00036450" w:rsidRDefault="00036450" w:rsidP="00036450"/>
          <w:sdt>
            <w:sdtPr>
              <w:id w:val="-1954003311"/>
              <w:placeholder>
                <w:docPart w:val="20E4BB52D16C43B389EA31B0863C2715"/>
              </w:placeholder>
              <w:temporary/>
              <w:showingPlcHdr/>
              <w15:appearance w15:val="hidden"/>
            </w:sdtPr>
            <w:sdtEndPr/>
            <w:sdtContent>
              <w:p w:rsidR="00036450" w:rsidRPr="00CB0055" w:rsidRDefault="00CB0055" w:rsidP="00CB0055">
                <w:pPr>
                  <w:pStyle w:val="Balk3"/>
                </w:pPr>
                <w:r w:rsidRPr="00CB0055">
                  <w:rPr>
                    <w:lang w:bidi="tr-TR"/>
                  </w:rPr>
                  <w:t>İletişim</w:t>
                </w:r>
              </w:p>
            </w:sdtContent>
          </w:sdt>
          <w:sdt>
            <w:sdtPr>
              <w:id w:val="1111563247"/>
              <w:placeholder>
                <w:docPart w:val="2D5A6A2FF60D43C3B0BB27E0C35B0269"/>
              </w:placeholder>
              <w:temporary/>
              <w:showingPlcHdr/>
              <w15:appearance w15:val="hidden"/>
            </w:sdtPr>
            <w:sdtEndPr/>
            <w:sdtContent>
              <w:p w:rsidR="004D3011" w:rsidRDefault="004D3011" w:rsidP="004D3011">
                <w:r w:rsidRPr="004D3011">
                  <w:rPr>
                    <w:lang w:bidi="tr-TR"/>
                  </w:rPr>
                  <w:t>TELEFON:</w:t>
                </w:r>
              </w:p>
            </w:sdtContent>
          </w:sdt>
          <w:p w:rsidR="004D3011" w:rsidRDefault="002541C6" w:rsidP="004D3011">
            <w:r>
              <w:t>0541 933 48 74</w:t>
            </w:r>
          </w:p>
          <w:p w:rsidR="004D3011" w:rsidRDefault="004D3011" w:rsidP="004D3011"/>
          <w:sdt>
            <w:sdtPr>
              <w:id w:val="-240260293"/>
              <w:placeholder>
                <w:docPart w:val="7D3ED8E55A534F88817B63B9D2E723E2"/>
              </w:placeholder>
              <w:temporary/>
              <w:showingPlcHdr/>
              <w15:appearance w15:val="hidden"/>
            </w:sdtPr>
            <w:sdtEndPr/>
            <w:sdtContent>
              <w:p w:rsidR="004D3011" w:rsidRDefault="004D3011" w:rsidP="004D3011">
                <w:r w:rsidRPr="004D3011">
                  <w:rPr>
                    <w:lang w:bidi="tr-TR"/>
                  </w:rPr>
                  <w:t>E-POSTA:</w:t>
                </w:r>
              </w:p>
            </w:sdtContent>
          </w:sdt>
          <w:p w:rsidR="00036450" w:rsidRDefault="00404782" w:rsidP="004D3011">
            <w:hyperlink r:id="rId11" w:history="1">
              <w:r w:rsidR="009C58E2" w:rsidRPr="00C94329">
                <w:rPr>
                  <w:rStyle w:val="Kpr"/>
                </w:rPr>
                <w:t>ebru_eski@hotmail.com</w:t>
              </w:r>
            </w:hyperlink>
          </w:p>
          <w:p w:rsidR="009C58E2" w:rsidRPr="00E4381A" w:rsidRDefault="009C58E2" w:rsidP="004D3011">
            <w:pPr>
              <w:rPr>
                <w:rStyle w:val="Kpr"/>
              </w:rPr>
            </w:pPr>
          </w:p>
          <w:sdt>
            <w:sdtPr>
              <w:rPr>
                <w:color w:val="B85A22" w:themeColor="accent2" w:themeShade="BF"/>
                <w:u w:val="single"/>
              </w:rPr>
              <w:id w:val="-1444214663"/>
              <w:placeholder>
                <w:docPart w:val="55C97DE1CE4541688229613FE0F6C04F"/>
              </w:placeholder>
              <w:temporary/>
              <w:showingPlcHdr/>
              <w15:appearance w15:val="hidden"/>
            </w:sdtPr>
            <w:sdtEndPr>
              <w:rPr>
                <w:color w:val="548AB7" w:themeColor="accent1" w:themeShade="BF"/>
                <w:u w:val="none"/>
              </w:rPr>
            </w:sdtEndPr>
            <w:sdtContent>
              <w:p w:rsidR="004D3011" w:rsidRPr="00CB0055" w:rsidRDefault="00CB0055" w:rsidP="00CB0055">
                <w:pPr>
                  <w:pStyle w:val="Balk3"/>
                </w:pPr>
                <w:r w:rsidRPr="00CB0055">
                  <w:rPr>
                    <w:lang w:bidi="tr-TR"/>
                  </w:rPr>
                  <w:t>Hobiler</w:t>
                </w:r>
              </w:p>
            </w:sdtContent>
          </w:sdt>
          <w:p w:rsidR="004D3011" w:rsidRDefault="002541C6" w:rsidP="004D3011">
            <w:r>
              <w:t>Kitap okumak</w:t>
            </w:r>
          </w:p>
          <w:p w:rsidR="004D3011" w:rsidRDefault="002541C6" w:rsidP="002541C6">
            <w:r>
              <w:t>Müzik dinlemek</w:t>
            </w:r>
          </w:p>
          <w:p w:rsidR="002541C6" w:rsidRDefault="002541C6" w:rsidP="002541C6">
            <w:r>
              <w:t>Film izlemek</w:t>
            </w:r>
          </w:p>
          <w:p w:rsidR="00410E55" w:rsidRDefault="00410E55" w:rsidP="002541C6">
            <w:r>
              <w:t>Yeni Yerler Gezmek</w:t>
            </w:r>
          </w:p>
          <w:p w:rsidR="00410E55" w:rsidRDefault="00410E55" w:rsidP="002541C6">
            <w:r>
              <w:t>Resim Yapmak</w:t>
            </w:r>
          </w:p>
          <w:p w:rsidR="00C2655A" w:rsidRDefault="00410E55" w:rsidP="002541C6">
            <w:r>
              <w:t>Yemek Yapmak</w:t>
            </w:r>
          </w:p>
          <w:p w:rsidR="009C58E2" w:rsidRDefault="009C58E2" w:rsidP="002541C6"/>
          <w:p w:rsidR="002541C6" w:rsidRDefault="00C2655A" w:rsidP="00C2655A">
            <w:pPr>
              <w:pStyle w:val="Balk3"/>
            </w:pPr>
            <w:r>
              <w:t>sertifikalar</w:t>
            </w:r>
          </w:p>
          <w:p w:rsidR="00C2655A" w:rsidRDefault="00C2655A" w:rsidP="00C2655A">
            <w:pPr>
              <w:pStyle w:val="ListeParagraf"/>
              <w:numPr>
                <w:ilvl w:val="0"/>
                <w:numId w:val="4"/>
              </w:numPr>
            </w:pPr>
            <w:r>
              <w:t>Beden Dili ve Diksiyon</w:t>
            </w:r>
          </w:p>
          <w:p w:rsidR="00C2655A" w:rsidRDefault="00C2655A" w:rsidP="00C2655A">
            <w:pPr>
              <w:pStyle w:val="ListeParagraf"/>
              <w:numPr>
                <w:ilvl w:val="0"/>
                <w:numId w:val="4"/>
              </w:numPr>
            </w:pPr>
            <w:r>
              <w:t>Topluluk Önünde Konuşma ve Hitabet Sanatı</w:t>
            </w:r>
          </w:p>
          <w:p w:rsidR="00C2655A" w:rsidRDefault="00C2655A" w:rsidP="00C2655A">
            <w:pPr>
              <w:pStyle w:val="ListeParagraf"/>
              <w:numPr>
                <w:ilvl w:val="0"/>
                <w:numId w:val="4"/>
              </w:numPr>
            </w:pPr>
            <w:r>
              <w:t>Girişimcilik</w:t>
            </w:r>
          </w:p>
          <w:p w:rsidR="00C2655A" w:rsidRDefault="00C2655A" w:rsidP="00C2655A">
            <w:pPr>
              <w:pStyle w:val="ListeParagraf"/>
              <w:numPr>
                <w:ilvl w:val="0"/>
                <w:numId w:val="4"/>
              </w:numPr>
            </w:pPr>
            <w:r>
              <w:t>Hasta Kabul Sekreterliği</w:t>
            </w:r>
          </w:p>
          <w:p w:rsidR="00C2655A" w:rsidRDefault="00C2655A" w:rsidP="00C2655A"/>
          <w:p w:rsidR="00C2655A" w:rsidRDefault="00C2655A" w:rsidP="00C2655A">
            <w:pPr>
              <w:pStyle w:val="Balk3"/>
            </w:pPr>
            <w:r>
              <w:t>bilgisayar</w:t>
            </w:r>
          </w:p>
          <w:p w:rsidR="00C2655A" w:rsidRDefault="00C2655A" w:rsidP="00C2655A">
            <w:pPr>
              <w:pStyle w:val="ListeParagraf"/>
              <w:numPr>
                <w:ilvl w:val="0"/>
                <w:numId w:val="5"/>
              </w:numPr>
            </w:pPr>
            <w:r>
              <w:t>MS Office</w:t>
            </w:r>
          </w:p>
          <w:p w:rsidR="00C2655A" w:rsidRPr="00C2655A" w:rsidRDefault="00C2655A" w:rsidP="00C2655A">
            <w:pPr>
              <w:pStyle w:val="ListeParagraf"/>
              <w:numPr>
                <w:ilvl w:val="0"/>
                <w:numId w:val="5"/>
              </w:numPr>
            </w:pPr>
            <w:r>
              <w:t>ZOOM</w:t>
            </w:r>
          </w:p>
        </w:tc>
        <w:tc>
          <w:tcPr>
            <w:tcW w:w="723" w:type="dxa"/>
          </w:tcPr>
          <w:p w:rsidR="001B2ABD" w:rsidRDefault="001B2ABD" w:rsidP="000C45FF">
            <w:pPr>
              <w:tabs>
                <w:tab w:val="left" w:pos="990"/>
              </w:tabs>
            </w:pPr>
          </w:p>
        </w:tc>
        <w:tc>
          <w:tcPr>
            <w:tcW w:w="6216" w:type="dxa"/>
          </w:tcPr>
          <w:sdt>
            <w:sdtPr>
              <w:id w:val="1049110328"/>
              <w:placeholder>
                <w:docPart w:val="AA1A20BBF1004960A8BB28470984CB38"/>
              </w:placeholder>
              <w:temporary/>
              <w:showingPlcHdr/>
              <w15:appearance w15:val="hidden"/>
            </w:sdtPr>
            <w:sdtEndPr/>
            <w:sdtContent>
              <w:p w:rsidR="001B2ABD" w:rsidRDefault="00E25A26" w:rsidP="00036450">
                <w:pPr>
                  <w:pStyle w:val="Balk2"/>
                </w:pPr>
                <w:r w:rsidRPr="00036450">
                  <w:rPr>
                    <w:lang w:bidi="tr-TR"/>
                  </w:rPr>
                  <w:t>EĞİTİM</w:t>
                </w:r>
              </w:p>
            </w:sdtContent>
          </w:sdt>
          <w:p w:rsidR="00036450" w:rsidRPr="00036450" w:rsidRDefault="002541C6" w:rsidP="00B359E4">
            <w:pPr>
              <w:pStyle w:val="Balk4"/>
            </w:pPr>
            <w:r>
              <w:t>Alaplı Anadolu Lisesi</w:t>
            </w:r>
          </w:p>
          <w:p w:rsidR="00036450" w:rsidRPr="00B359E4" w:rsidRDefault="002541C6" w:rsidP="00B359E4">
            <w:pPr>
              <w:pStyle w:val="Tarih"/>
            </w:pPr>
            <w:r>
              <w:t>05.10.2010</w:t>
            </w:r>
            <w:r w:rsidR="00036450" w:rsidRPr="00B359E4">
              <w:rPr>
                <w:lang w:bidi="tr-TR"/>
              </w:rPr>
              <w:t xml:space="preserve"> </w:t>
            </w:r>
            <w:r>
              <w:rPr>
                <w:lang w:bidi="tr-TR"/>
              </w:rPr>
              <w:t>–</w:t>
            </w:r>
            <w:r w:rsidR="00036450" w:rsidRPr="00B359E4">
              <w:rPr>
                <w:lang w:bidi="tr-TR"/>
              </w:rPr>
              <w:t xml:space="preserve"> </w:t>
            </w:r>
            <w:r>
              <w:rPr>
                <w:lang w:bidi="tr-TR"/>
              </w:rPr>
              <w:t>13.06.</w:t>
            </w:r>
            <w:r>
              <w:t>2014</w:t>
            </w:r>
          </w:p>
          <w:p w:rsidR="004D3011" w:rsidRDefault="002541C6" w:rsidP="00036450">
            <w:r>
              <w:rPr>
                <w:lang w:bidi="tr-TR"/>
              </w:rPr>
              <w:t xml:space="preserve">75,07/100 not ortalamasına sahibim. </w:t>
            </w:r>
            <w:r w:rsidR="005F0852">
              <w:rPr>
                <w:lang w:bidi="tr-TR"/>
              </w:rPr>
              <w:t xml:space="preserve">Lise öğrenimim boyunca 7 Teşekkür belgesi ve 1 Takdirname belgesi almış bulunmaktayım. </w:t>
            </w:r>
          </w:p>
          <w:p w:rsidR="00036450" w:rsidRDefault="00036450" w:rsidP="00036450"/>
          <w:p w:rsidR="00036450" w:rsidRPr="00B359E4" w:rsidRDefault="002541C6" w:rsidP="00B359E4">
            <w:pPr>
              <w:pStyle w:val="Balk4"/>
            </w:pPr>
            <w:r>
              <w:t>Zonguldak Bülent Ecevit Üniversitesi</w:t>
            </w:r>
          </w:p>
          <w:p w:rsidR="00036450" w:rsidRPr="00B359E4" w:rsidRDefault="002541C6" w:rsidP="00B359E4">
            <w:pPr>
              <w:pStyle w:val="Tarih"/>
            </w:pPr>
            <w:r>
              <w:t>01.09.2014</w:t>
            </w:r>
            <w:r w:rsidR="00036450" w:rsidRPr="00B359E4">
              <w:rPr>
                <w:lang w:bidi="tr-TR"/>
              </w:rPr>
              <w:t xml:space="preserve"> </w:t>
            </w:r>
            <w:r w:rsidR="005F0852">
              <w:rPr>
                <w:lang w:bidi="tr-TR"/>
              </w:rPr>
              <w:t>–</w:t>
            </w:r>
            <w:r w:rsidR="00036450" w:rsidRPr="00B359E4">
              <w:rPr>
                <w:lang w:bidi="tr-TR"/>
              </w:rPr>
              <w:t xml:space="preserve"> </w:t>
            </w:r>
            <w:r w:rsidR="005F0852">
              <w:t>22.06.2018</w:t>
            </w:r>
          </w:p>
          <w:p w:rsidR="00036450" w:rsidRDefault="005F0852" w:rsidP="00036450">
            <w:r>
              <w:t>2,58/4 not ortalamasına sahibim. Üniversite öğrenimimde bazı dersler kapsamında dört dönem okullarda staj yaptım.</w:t>
            </w:r>
          </w:p>
          <w:sdt>
            <w:sdtPr>
              <w:id w:val="1001553383"/>
              <w:placeholder>
                <w:docPart w:val="4A9D0D7B95064C13907FECC0181BF221"/>
              </w:placeholder>
              <w:temporary/>
              <w:showingPlcHdr/>
              <w15:appearance w15:val="hidden"/>
            </w:sdtPr>
            <w:sdtEndPr/>
            <w:sdtContent>
              <w:p w:rsidR="00036450" w:rsidRDefault="00036450" w:rsidP="00036450">
                <w:pPr>
                  <w:pStyle w:val="Balk2"/>
                </w:pPr>
                <w:r w:rsidRPr="00036450">
                  <w:rPr>
                    <w:lang w:bidi="tr-TR"/>
                  </w:rPr>
                  <w:t>İŞ TECRÜBESİ</w:t>
                </w:r>
              </w:p>
            </w:sdtContent>
          </w:sdt>
          <w:p w:rsidR="00036450" w:rsidRDefault="00F72F8B" w:rsidP="00B359E4">
            <w:pPr>
              <w:pStyle w:val="Balk4"/>
              <w:rPr>
                <w:bCs/>
              </w:rPr>
            </w:pPr>
            <w:r>
              <w:t>Alaplı Kasımlı İlkokulu-</w:t>
            </w:r>
            <w:r w:rsidR="00410E55">
              <w:t xml:space="preserve">Sınıf Öğretmeni  </w:t>
            </w:r>
          </w:p>
          <w:p w:rsidR="00036450" w:rsidRPr="00036450" w:rsidRDefault="00410E55" w:rsidP="00B359E4">
            <w:pPr>
              <w:pStyle w:val="Tarih"/>
            </w:pPr>
            <w:r>
              <w:t>10.2019</w:t>
            </w:r>
            <w:r w:rsidR="00036450" w:rsidRPr="00036450">
              <w:rPr>
                <w:lang w:bidi="tr-TR"/>
              </w:rPr>
              <w:t>–</w:t>
            </w:r>
            <w:r>
              <w:t>06.2020</w:t>
            </w:r>
          </w:p>
          <w:p w:rsidR="00036450" w:rsidRDefault="00410E55" w:rsidP="00036450">
            <w:r>
              <w:t>4. sınıf düzeyinde öğretmenlik yapmış bulunmaktayım.</w:t>
            </w:r>
            <w:r w:rsidR="00036450" w:rsidRPr="00036450">
              <w:rPr>
                <w:lang w:bidi="tr-TR"/>
              </w:rPr>
              <w:t xml:space="preserve"> </w:t>
            </w:r>
            <w:r>
              <w:rPr>
                <w:lang w:bidi="tr-TR"/>
              </w:rPr>
              <w:t>Belli bir dönem pandemi nedeniyle bilgisayar üzerinden ZOOM uygulamasıyla derslere devam ettim.</w:t>
            </w:r>
          </w:p>
          <w:p w:rsidR="004D3011" w:rsidRDefault="004D3011" w:rsidP="00036450"/>
          <w:p w:rsidR="004D3011" w:rsidRPr="004D3011" w:rsidRDefault="00410E55" w:rsidP="00B359E4">
            <w:pPr>
              <w:pStyle w:val="Balk4"/>
              <w:rPr>
                <w:bCs/>
              </w:rPr>
            </w:pPr>
            <w:r>
              <w:t>Alaplı Gümeli İlkokulu</w:t>
            </w:r>
            <w:r w:rsidR="00F72F8B">
              <w:rPr>
                <w:lang w:bidi="tr-TR"/>
              </w:rPr>
              <w:t>-</w:t>
            </w:r>
            <w:r>
              <w:t>Sınıf Öğretmeni</w:t>
            </w:r>
          </w:p>
          <w:p w:rsidR="00410E55" w:rsidRDefault="00410E55" w:rsidP="00410E55">
            <w:pPr>
              <w:pStyle w:val="Tarih"/>
            </w:pPr>
            <w:r>
              <w:t>09.2020</w:t>
            </w:r>
            <w:r w:rsidR="004D3011" w:rsidRPr="004D3011">
              <w:rPr>
                <w:lang w:bidi="tr-TR"/>
              </w:rPr>
              <w:t>–</w:t>
            </w:r>
            <w:r>
              <w:t>01.2021</w:t>
            </w:r>
          </w:p>
          <w:p w:rsidR="004D3011" w:rsidRPr="004D3011" w:rsidRDefault="00410E55" w:rsidP="00410E55">
            <w:pPr>
              <w:pStyle w:val="Tarih"/>
            </w:pPr>
            <w:r>
              <w:t>1.sınıf düzeyinde öğretmenlik yapmış bulununmaktayım.</w:t>
            </w:r>
            <w:r w:rsidR="00036450" w:rsidRPr="004D3011">
              <w:rPr>
                <w:lang w:bidi="tr-TR"/>
              </w:rPr>
              <w:t xml:space="preserve"> </w:t>
            </w:r>
          </w:p>
          <w:p w:rsidR="004D3011" w:rsidRDefault="004D3011" w:rsidP="00036450"/>
          <w:p w:rsidR="004D3011" w:rsidRPr="004D3011" w:rsidRDefault="00410E55" w:rsidP="00B359E4">
            <w:pPr>
              <w:pStyle w:val="Balk4"/>
              <w:rPr>
                <w:bCs/>
              </w:rPr>
            </w:pPr>
            <w:r>
              <w:t>Başaran Akademi</w:t>
            </w:r>
            <w:r w:rsidR="00F72F8B">
              <w:rPr>
                <w:lang w:bidi="tr-TR"/>
              </w:rPr>
              <w:t>-</w:t>
            </w:r>
            <w:r>
              <w:t>Öğretmen</w:t>
            </w:r>
          </w:p>
          <w:p w:rsidR="004D3011" w:rsidRPr="004D3011" w:rsidRDefault="00410E55" w:rsidP="00B359E4">
            <w:pPr>
              <w:pStyle w:val="Tarih"/>
            </w:pPr>
            <w:r>
              <w:t>12.2021</w:t>
            </w:r>
            <w:r w:rsidR="004D3011" w:rsidRPr="004D3011">
              <w:rPr>
                <w:lang w:bidi="tr-TR"/>
              </w:rPr>
              <w:t>–</w:t>
            </w:r>
            <w:r>
              <w:t>03.2022</w:t>
            </w:r>
          </w:p>
          <w:p w:rsidR="004D3011" w:rsidRDefault="00410E55" w:rsidP="00036450">
            <w:r>
              <w:t>Tüm ilkokul düzeylerinde öğretmenlik yapmış bulunmaktayım.</w:t>
            </w:r>
            <w:r w:rsidR="00036450" w:rsidRPr="004D3011">
              <w:rPr>
                <w:lang w:bidi="tr-TR"/>
              </w:rPr>
              <w:t xml:space="preserve"> </w:t>
            </w:r>
          </w:p>
          <w:sdt>
            <w:sdtPr>
              <w:id w:val="1669594239"/>
              <w:placeholder>
                <w:docPart w:val="5BE54E4A82B342AFAA64AF28305FD138"/>
              </w:placeholder>
              <w:temporary/>
              <w:showingPlcHdr/>
              <w15:appearance w15:val="hidden"/>
            </w:sdtPr>
            <w:sdtEndPr/>
            <w:sdtContent>
              <w:p w:rsidR="00036450" w:rsidRDefault="00180329" w:rsidP="00036450">
                <w:pPr>
                  <w:pStyle w:val="Balk2"/>
                </w:pPr>
                <w:r w:rsidRPr="00036450">
                  <w:rPr>
                    <w:rStyle w:val="Balk2Char"/>
                    <w:b/>
                    <w:lang w:bidi="tr-TR"/>
                  </w:rPr>
                  <w:t>YETENEKLER</w:t>
                </w:r>
              </w:p>
            </w:sdtContent>
          </w:sdt>
          <w:p w:rsidR="00036450" w:rsidRPr="004D3011" w:rsidRDefault="00112054" w:rsidP="004D3011">
            <w:pPr>
              <w:rPr>
                <w:color w:val="FFFFFF" w:themeColor="background1"/>
              </w:rPr>
            </w:pPr>
            <w:r w:rsidRPr="00B90CEF">
              <w:rPr>
                <w:noProof/>
                <w:color w:val="000000" w:themeColor="text1"/>
                <w:lang w:eastAsia="tr-TR"/>
              </w:rPr>
              <w:drawing>
                <wp:inline distT="0" distB="0" distL="0" distR="0" wp14:anchorId="5AFFFF85" wp14:editId="311011BE">
                  <wp:extent cx="4376525" cy="2183765"/>
                  <wp:effectExtent l="0" t="0" r="0" b="0"/>
                  <wp:docPr id="12" name="Grafik 12" descr="yetenek grafiği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410E55" w:rsidTr="009C58E2">
        <w:trPr>
          <w:trHeight w:val="1208"/>
        </w:trPr>
        <w:tc>
          <w:tcPr>
            <w:tcW w:w="3619" w:type="dxa"/>
          </w:tcPr>
          <w:p w:rsidR="00410E55" w:rsidRDefault="00410E55" w:rsidP="00036450">
            <w:pPr>
              <w:pStyle w:val="Balk3"/>
            </w:pPr>
          </w:p>
        </w:tc>
        <w:tc>
          <w:tcPr>
            <w:tcW w:w="723" w:type="dxa"/>
          </w:tcPr>
          <w:p w:rsidR="00410E55" w:rsidRDefault="00410E55" w:rsidP="000C45FF">
            <w:pPr>
              <w:tabs>
                <w:tab w:val="left" w:pos="990"/>
              </w:tabs>
            </w:pPr>
          </w:p>
        </w:tc>
        <w:tc>
          <w:tcPr>
            <w:tcW w:w="6216" w:type="dxa"/>
          </w:tcPr>
          <w:p w:rsidR="00410E55" w:rsidRDefault="00410E55" w:rsidP="00036450">
            <w:pPr>
              <w:pStyle w:val="Balk2"/>
            </w:pPr>
          </w:p>
        </w:tc>
      </w:tr>
    </w:tbl>
    <w:p w:rsidR="0043117B" w:rsidRDefault="00404782" w:rsidP="00C2655A"/>
    <w:sectPr w:rsidR="0043117B" w:rsidSect="00AE7882">
      <w:headerReference w:type="default" r:id="rId13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782" w:rsidRDefault="00404782" w:rsidP="000C45FF">
      <w:r>
        <w:separator/>
      </w:r>
    </w:p>
  </w:endnote>
  <w:endnote w:type="continuationSeparator" w:id="0">
    <w:p w:rsidR="00404782" w:rsidRDefault="00404782" w:rsidP="000C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eiryo">
    <w:altName w:val="MS Gothic"/>
    <w:charset w:val="80"/>
    <w:family w:val="swiss"/>
    <w:pitch w:val="variable"/>
    <w:sig w:usb0="E10102FF" w:usb1="EAC7FFFF" w:usb2="0001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782" w:rsidRDefault="00404782" w:rsidP="000C45FF">
      <w:r>
        <w:separator/>
      </w:r>
    </w:p>
  </w:footnote>
  <w:footnote w:type="continuationSeparator" w:id="0">
    <w:p w:rsidR="00404782" w:rsidRDefault="00404782" w:rsidP="000C4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5FF" w:rsidRDefault="000C45FF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4D6F4968" wp14:editId="5FE4A118">
          <wp:simplePos x="0" y="0"/>
          <wp:positionH relativeFrom="page">
            <wp:posOffset>276225</wp:posOffset>
          </wp:positionH>
          <wp:positionV relativeFrom="page">
            <wp:posOffset>447675</wp:posOffset>
          </wp:positionV>
          <wp:extent cx="7136130" cy="9991725"/>
          <wp:effectExtent l="0" t="0" r="7620" b="9525"/>
          <wp:wrapNone/>
          <wp:docPr id="3" name="Grafik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36509" cy="99922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F4C35"/>
    <w:multiLevelType w:val="hybridMultilevel"/>
    <w:tmpl w:val="78EED0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B6CC5"/>
    <w:multiLevelType w:val="hybridMultilevel"/>
    <w:tmpl w:val="FE324A6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580C44"/>
    <w:multiLevelType w:val="hybridMultilevel"/>
    <w:tmpl w:val="9FF4F0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C6A9C"/>
    <w:multiLevelType w:val="hybridMultilevel"/>
    <w:tmpl w:val="8900513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55D3527"/>
    <w:multiLevelType w:val="hybridMultilevel"/>
    <w:tmpl w:val="A5C64A8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removePersonalInformation/>
  <w:removeDateAndTime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C6"/>
    <w:rsid w:val="00036450"/>
    <w:rsid w:val="00092B6E"/>
    <w:rsid w:val="00094499"/>
    <w:rsid w:val="000C45FF"/>
    <w:rsid w:val="000E3FD1"/>
    <w:rsid w:val="00112054"/>
    <w:rsid w:val="001525E1"/>
    <w:rsid w:val="00180329"/>
    <w:rsid w:val="0019001F"/>
    <w:rsid w:val="001A74A5"/>
    <w:rsid w:val="001B2ABD"/>
    <w:rsid w:val="001E0391"/>
    <w:rsid w:val="001E1759"/>
    <w:rsid w:val="001F1ECC"/>
    <w:rsid w:val="002400EB"/>
    <w:rsid w:val="002541C6"/>
    <w:rsid w:val="00256CF7"/>
    <w:rsid w:val="00281FD5"/>
    <w:rsid w:val="0030481B"/>
    <w:rsid w:val="003156FC"/>
    <w:rsid w:val="003254B5"/>
    <w:rsid w:val="0037121F"/>
    <w:rsid w:val="003A6B7D"/>
    <w:rsid w:val="003B06CA"/>
    <w:rsid w:val="00404782"/>
    <w:rsid w:val="004071FC"/>
    <w:rsid w:val="00410E55"/>
    <w:rsid w:val="00445947"/>
    <w:rsid w:val="004813B3"/>
    <w:rsid w:val="00496591"/>
    <w:rsid w:val="004C63E4"/>
    <w:rsid w:val="004D3011"/>
    <w:rsid w:val="005262AC"/>
    <w:rsid w:val="00554B8C"/>
    <w:rsid w:val="005E39D5"/>
    <w:rsid w:val="005F0852"/>
    <w:rsid w:val="00600670"/>
    <w:rsid w:val="0062123A"/>
    <w:rsid w:val="00646E75"/>
    <w:rsid w:val="006771D0"/>
    <w:rsid w:val="00715FCB"/>
    <w:rsid w:val="00743101"/>
    <w:rsid w:val="007775E1"/>
    <w:rsid w:val="007867A0"/>
    <w:rsid w:val="007927F5"/>
    <w:rsid w:val="00802CA0"/>
    <w:rsid w:val="008C23E0"/>
    <w:rsid w:val="009260CD"/>
    <w:rsid w:val="00952C25"/>
    <w:rsid w:val="009A3770"/>
    <w:rsid w:val="009C58E2"/>
    <w:rsid w:val="00A2118D"/>
    <w:rsid w:val="00AD76E2"/>
    <w:rsid w:val="00AE7882"/>
    <w:rsid w:val="00B20152"/>
    <w:rsid w:val="00B359E4"/>
    <w:rsid w:val="00B57D98"/>
    <w:rsid w:val="00B70850"/>
    <w:rsid w:val="00B77C79"/>
    <w:rsid w:val="00C066B6"/>
    <w:rsid w:val="00C2655A"/>
    <w:rsid w:val="00C37BA1"/>
    <w:rsid w:val="00C4674C"/>
    <w:rsid w:val="00C506CF"/>
    <w:rsid w:val="00C72BED"/>
    <w:rsid w:val="00C9578B"/>
    <w:rsid w:val="00CB0055"/>
    <w:rsid w:val="00D219EE"/>
    <w:rsid w:val="00D2522B"/>
    <w:rsid w:val="00D422DE"/>
    <w:rsid w:val="00D5459D"/>
    <w:rsid w:val="00D937C9"/>
    <w:rsid w:val="00DA1F4D"/>
    <w:rsid w:val="00DD172A"/>
    <w:rsid w:val="00E25A26"/>
    <w:rsid w:val="00E4381A"/>
    <w:rsid w:val="00E55D74"/>
    <w:rsid w:val="00F60274"/>
    <w:rsid w:val="00F72F8B"/>
    <w:rsid w:val="00F75660"/>
    <w:rsid w:val="00F77FB9"/>
    <w:rsid w:val="00FB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tr-T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9E4"/>
    <w:rPr>
      <w:sz w:val="18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AD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qFormat/>
    <w:rsid w:val="004D3011"/>
    <w:pPr>
      <w:keepNext/>
      <w:keepLines/>
      <w:pBdr>
        <w:bottom w:val="single" w:sz="8" w:space="1" w:color="94B6D2" w:themeColor="accent1"/>
      </w:pBdr>
      <w:spacing w:before="240" w:after="120"/>
      <w:outlineLvl w:val="1"/>
    </w:pPr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Balk3">
    <w:name w:val="heading 3"/>
    <w:basedOn w:val="Normal"/>
    <w:next w:val="Normal"/>
    <w:link w:val="Balk3Char"/>
    <w:uiPriority w:val="9"/>
    <w:qFormat/>
    <w:rsid w:val="00D5459D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caps/>
      <w:color w:val="548AB7" w:themeColor="accent1" w:themeShade="BF"/>
      <w:sz w:val="22"/>
      <w:szCs w:val="24"/>
    </w:rPr>
  </w:style>
  <w:style w:type="paragraph" w:styleId="Balk4">
    <w:name w:val="heading 4"/>
    <w:basedOn w:val="Normal"/>
    <w:next w:val="Normal"/>
    <w:link w:val="Balk4Char"/>
    <w:uiPriority w:val="9"/>
    <w:qFormat/>
    <w:rsid w:val="00B359E4"/>
    <w:pPr>
      <w:outlineLvl w:val="3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D3011"/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1B2ABD"/>
    <w:rPr>
      <w:caps/>
      <w:color w:val="000000" w:themeColor="text1"/>
      <w:sz w:val="96"/>
      <w:szCs w:val="7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B2ABD"/>
    <w:rPr>
      <w:caps/>
      <w:color w:val="000000" w:themeColor="text1"/>
      <w:sz w:val="96"/>
      <w:szCs w:val="76"/>
    </w:rPr>
  </w:style>
  <w:style w:type="character" w:styleId="Vurgu">
    <w:name w:val="Emphasis"/>
    <w:basedOn w:val="VarsaylanParagrafYazTipi"/>
    <w:uiPriority w:val="11"/>
    <w:semiHidden/>
    <w:qFormat/>
    <w:rsid w:val="00E25A26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AD76E2"/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Tarih">
    <w:name w:val="Date"/>
    <w:basedOn w:val="Normal"/>
    <w:next w:val="Normal"/>
    <w:link w:val="TarihChar"/>
    <w:uiPriority w:val="99"/>
    <w:rsid w:val="00036450"/>
  </w:style>
  <w:style w:type="character" w:customStyle="1" w:styleId="TarihChar">
    <w:name w:val="Tarih Char"/>
    <w:basedOn w:val="VarsaylanParagrafYazTipi"/>
    <w:link w:val="Tarih"/>
    <w:uiPriority w:val="99"/>
    <w:rsid w:val="00036450"/>
    <w:rPr>
      <w:sz w:val="18"/>
      <w:szCs w:val="22"/>
    </w:rPr>
  </w:style>
  <w:style w:type="character" w:styleId="Kpr">
    <w:name w:val="Hyperlink"/>
    <w:basedOn w:val="VarsaylanParagrafYazTipi"/>
    <w:uiPriority w:val="99"/>
    <w:unhideWhenUsed/>
    <w:rsid w:val="00281FD5"/>
    <w:rPr>
      <w:color w:val="B85A22" w:themeColor="accent2" w:themeShade="BF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rsid w:val="004813B3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45FF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45FF"/>
    <w:rPr>
      <w:sz w:val="22"/>
      <w:szCs w:val="22"/>
    </w:rPr>
  </w:style>
  <w:style w:type="table" w:styleId="TabloKlavuzu">
    <w:name w:val="Table Grid"/>
    <w:basedOn w:val="NormalTablo"/>
    <w:uiPriority w:val="39"/>
    <w:rsid w:val="001B2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1B2ABD"/>
    <w:rPr>
      <w:color w:val="808080"/>
    </w:rPr>
  </w:style>
  <w:style w:type="paragraph" w:styleId="Altyaz">
    <w:name w:val="Subtitle"/>
    <w:basedOn w:val="Normal"/>
    <w:next w:val="Normal"/>
    <w:link w:val="AltyazChar"/>
    <w:uiPriority w:val="11"/>
    <w:qFormat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AltyazChar">
    <w:name w:val="Altyazı Char"/>
    <w:basedOn w:val="VarsaylanParagrafYazTipi"/>
    <w:link w:val="Altyaz"/>
    <w:uiPriority w:val="11"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Balk3Char">
    <w:name w:val="Başlık 3 Char"/>
    <w:basedOn w:val="VarsaylanParagrafYazTipi"/>
    <w:link w:val="Balk3"/>
    <w:uiPriority w:val="9"/>
    <w:rsid w:val="00D5459D"/>
    <w:rPr>
      <w:rFonts w:asciiTheme="majorHAnsi" w:eastAsiaTheme="majorEastAsia" w:hAnsiTheme="majorHAnsi" w:cstheme="majorBidi"/>
      <w:b/>
      <w:caps/>
      <w:color w:val="548AB7" w:themeColor="accent1" w:themeShade="BF"/>
      <w:sz w:val="22"/>
    </w:rPr>
  </w:style>
  <w:style w:type="character" w:customStyle="1" w:styleId="Balk4Char">
    <w:name w:val="Başlık 4 Char"/>
    <w:basedOn w:val="VarsaylanParagrafYazTipi"/>
    <w:link w:val="Balk4"/>
    <w:uiPriority w:val="9"/>
    <w:rsid w:val="00B359E4"/>
    <w:rPr>
      <w:b/>
      <w:sz w:val="18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19EE"/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9EE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semiHidden/>
    <w:qFormat/>
    <w:rsid w:val="00410E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hart" Target="charts/chart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ebru_eski@hotmail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&#350;ablonlar\Mavi%20gri%20&#246;zge&#231;mi&#351;.dotx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al__ma_Sayfas_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7450867015929111"/>
          <c:y val="1.6638935108153077E-2"/>
          <c:w val="0.76757385549929991"/>
          <c:h val="0.9775551181102362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 1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tr-T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eparator>, </c:separator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Pratik Düşünebilme</c:v>
                </c:pt>
                <c:pt idx="1">
                  <c:v>İş Yerinde Uyum</c:v>
                </c:pt>
                <c:pt idx="2">
                  <c:v>Sabır</c:v>
                </c:pt>
                <c:pt idx="3">
                  <c:v>Dürüst ve Güleryüzlü Olma</c:v>
                </c:pt>
                <c:pt idx="4">
                  <c:v>İnsanlarla İletişim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0.8</c:v>
                </c:pt>
                <c:pt idx="1">
                  <c:v>0.75</c:v>
                </c:pt>
                <c:pt idx="2">
                  <c:v>0.85</c:v>
                </c:pt>
                <c:pt idx="3">
                  <c:v>0.85</c:v>
                </c:pt>
                <c:pt idx="4">
                  <c:v>0.75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5CC-44A2-8B79-365C2E919E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8"/>
        <c:overlap val="60"/>
        <c:axId val="-1348773504"/>
        <c:axId val="-1348765888"/>
      </c:barChart>
      <c:catAx>
        <c:axId val="-134877350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round/>
            <a:headEnd type="none" w="sm" len="sm"/>
            <a:tailEnd type="none" w="sm" len="sm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-1348765888"/>
        <c:crosses val="autoZero"/>
        <c:auto val="1"/>
        <c:lblAlgn val="ctr"/>
        <c:lblOffset val="100"/>
        <c:noMultiLvlLbl val="0"/>
      </c:catAx>
      <c:valAx>
        <c:axId val="-1348765888"/>
        <c:scaling>
          <c:orientation val="minMax"/>
          <c:max val="1"/>
        </c:scaling>
        <c:delete val="1"/>
        <c:axPos val="b"/>
        <c:numFmt formatCode="0.00%" sourceLinked="0"/>
        <c:majorTickMark val="none"/>
        <c:minorTickMark val="none"/>
        <c:tickLblPos val="nextTo"/>
        <c:crossAx val="-1348773504"/>
        <c:crosses val="autoZero"/>
        <c:crossBetween val="between"/>
        <c:majorUnit val="0.2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0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  <a:headEnd type="none" w="sm" len="sm"/>
        <a:tailEnd type="none" w="sm" len="sm"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46000">
            <a:schemeClr val="phClr"/>
          </a:gs>
          <a:gs pos="100000">
            <a:schemeClr val="phClr">
              <a:lumMod val="20000"/>
              <a:lumOff val="80000"/>
              <a:alpha val="0"/>
            </a:schemeClr>
          </a:gs>
        </a:gsLst>
        <a:path path="circle">
          <a:fillToRect l="50000" t="-80000" r="50000" b="180000"/>
        </a:path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tx1">
                <a:lumMod val="5000"/>
                <a:lumOff val="95000"/>
              </a:schemeClr>
            </a:gs>
            <a:gs pos="10000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tx1">
                <a:lumMod val="5000"/>
                <a:lumOff val="95000"/>
              </a:schemeClr>
            </a:gs>
            <a:gs pos="10000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3A82C7B8538470292BF92596324EC6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BDC6063-C4F1-45B7-9FDC-6D9F00122E97}"/>
      </w:docPartPr>
      <w:docPartBody>
        <w:p w:rsidR="00E729E1" w:rsidRDefault="0025063E">
          <w:pPr>
            <w:pStyle w:val="83A82C7B8538470292BF92596324EC62"/>
          </w:pPr>
          <w:r w:rsidRPr="00D5459D">
            <w:rPr>
              <w:lang w:bidi="tr-TR"/>
            </w:rPr>
            <w:t>Profil</w:t>
          </w:r>
        </w:p>
      </w:docPartBody>
    </w:docPart>
    <w:docPart>
      <w:docPartPr>
        <w:name w:val="20E4BB52D16C43B389EA31B0863C271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01AF159-BFF4-4A4D-B133-6D8010A469B5}"/>
      </w:docPartPr>
      <w:docPartBody>
        <w:p w:rsidR="00E729E1" w:rsidRDefault="0025063E">
          <w:pPr>
            <w:pStyle w:val="20E4BB52D16C43B389EA31B0863C2715"/>
          </w:pPr>
          <w:r w:rsidRPr="00CB0055">
            <w:rPr>
              <w:lang w:bidi="tr-TR"/>
            </w:rPr>
            <w:t>İletişim</w:t>
          </w:r>
        </w:p>
      </w:docPartBody>
    </w:docPart>
    <w:docPart>
      <w:docPartPr>
        <w:name w:val="2D5A6A2FF60D43C3B0BB27E0C35B026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7D7DC66-4785-4268-82D1-65051FEAAD58}"/>
      </w:docPartPr>
      <w:docPartBody>
        <w:p w:rsidR="00E729E1" w:rsidRDefault="0025063E">
          <w:pPr>
            <w:pStyle w:val="2D5A6A2FF60D43C3B0BB27E0C35B0269"/>
          </w:pPr>
          <w:r w:rsidRPr="004D3011">
            <w:rPr>
              <w:lang w:bidi="tr-TR"/>
            </w:rPr>
            <w:t>TELEFON:</w:t>
          </w:r>
        </w:p>
      </w:docPartBody>
    </w:docPart>
    <w:docPart>
      <w:docPartPr>
        <w:name w:val="7D3ED8E55A534F88817B63B9D2E723E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008919B-0388-47D8-87A6-2986F7F9C2D2}"/>
      </w:docPartPr>
      <w:docPartBody>
        <w:p w:rsidR="00E729E1" w:rsidRDefault="0025063E">
          <w:pPr>
            <w:pStyle w:val="7D3ED8E55A534F88817B63B9D2E723E2"/>
          </w:pPr>
          <w:r w:rsidRPr="004D3011">
            <w:rPr>
              <w:lang w:bidi="tr-TR"/>
            </w:rPr>
            <w:t>E-POSTA:</w:t>
          </w:r>
        </w:p>
      </w:docPartBody>
    </w:docPart>
    <w:docPart>
      <w:docPartPr>
        <w:name w:val="55C97DE1CE4541688229613FE0F6C04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3073CDB-4690-48CB-A4CE-A0C5A9576CF8}"/>
      </w:docPartPr>
      <w:docPartBody>
        <w:p w:rsidR="00E729E1" w:rsidRDefault="0025063E">
          <w:pPr>
            <w:pStyle w:val="55C97DE1CE4541688229613FE0F6C04F"/>
          </w:pPr>
          <w:r w:rsidRPr="00CB0055">
            <w:rPr>
              <w:lang w:bidi="tr-TR"/>
            </w:rPr>
            <w:t>Hobiler</w:t>
          </w:r>
        </w:p>
      </w:docPartBody>
    </w:docPart>
    <w:docPart>
      <w:docPartPr>
        <w:name w:val="AA1A20BBF1004960A8BB28470984CB3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FED5ED9-105E-40D9-9F7D-1D7E1CF281D9}"/>
      </w:docPartPr>
      <w:docPartBody>
        <w:p w:rsidR="00E729E1" w:rsidRDefault="0025063E">
          <w:pPr>
            <w:pStyle w:val="AA1A20BBF1004960A8BB28470984CB38"/>
          </w:pPr>
          <w:r w:rsidRPr="00036450">
            <w:rPr>
              <w:lang w:bidi="tr-TR"/>
            </w:rPr>
            <w:t>EĞİTİM</w:t>
          </w:r>
        </w:p>
      </w:docPartBody>
    </w:docPart>
    <w:docPart>
      <w:docPartPr>
        <w:name w:val="4A9D0D7B95064C13907FECC0181BF22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6E0919F-2A86-4F78-99EA-8965D34F14FE}"/>
      </w:docPartPr>
      <w:docPartBody>
        <w:p w:rsidR="00E729E1" w:rsidRDefault="0025063E">
          <w:pPr>
            <w:pStyle w:val="4A9D0D7B95064C13907FECC0181BF221"/>
          </w:pPr>
          <w:r w:rsidRPr="00036450">
            <w:rPr>
              <w:lang w:bidi="tr-TR"/>
            </w:rPr>
            <w:t>İŞ TECRÜBESİ</w:t>
          </w:r>
        </w:p>
      </w:docPartBody>
    </w:docPart>
    <w:docPart>
      <w:docPartPr>
        <w:name w:val="5BE54E4A82B342AFAA64AF28305FD13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7555FAE-4675-4FF6-8DDB-8F506928E334}"/>
      </w:docPartPr>
      <w:docPartBody>
        <w:p w:rsidR="00E729E1" w:rsidRDefault="0025063E">
          <w:pPr>
            <w:pStyle w:val="5BE54E4A82B342AFAA64AF28305FD138"/>
          </w:pPr>
          <w:r w:rsidRPr="00036450">
            <w:rPr>
              <w:rStyle w:val="Balk2Char"/>
              <w:lang w:bidi="tr-TR"/>
            </w:rPr>
            <w:t>YETENEKLER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eiryo">
    <w:altName w:val="MS Gothic"/>
    <w:charset w:val="80"/>
    <w:family w:val="swiss"/>
    <w:pitch w:val="variable"/>
    <w:sig w:usb0="E10102FF" w:usb1="EAC7FFFF" w:usb2="0001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63E"/>
    <w:rsid w:val="0025063E"/>
    <w:rsid w:val="00772948"/>
    <w:rsid w:val="00B64F90"/>
    <w:rsid w:val="00E7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qFormat/>
    <w:pPr>
      <w:keepNext/>
      <w:keepLines/>
      <w:pBdr>
        <w:bottom w:val="single" w:sz="8" w:space="1" w:color="5B9BD5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CACF621434F4E5CBC2649DF14ED03D5">
    <w:name w:val="4CACF621434F4E5CBC2649DF14ED03D5"/>
  </w:style>
  <w:style w:type="paragraph" w:customStyle="1" w:styleId="017E456124654690A599AA1FE577740C">
    <w:name w:val="017E456124654690A599AA1FE577740C"/>
  </w:style>
  <w:style w:type="paragraph" w:customStyle="1" w:styleId="83A82C7B8538470292BF92596324EC62">
    <w:name w:val="83A82C7B8538470292BF92596324EC62"/>
  </w:style>
  <w:style w:type="paragraph" w:customStyle="1" w:styleId="4697BD145C6845D7AEA6FF35160E4E78">
    <w:name w:val="4697BD145C6845D7AEA6FF35160E4E78"/>
  </w:style>
  <w:style w:type="paragraph" w:customStyle="1" w:styleId="20E4BB52D16C43B389EA31B0863C2715">
    <w:name w:val="20E4BB52D16C43B389EA31B0863C2715"/>
  </w:style>
  <w:style w:type="paragraph" w:customStyle="1" w:styleId="2D5A6A2FF60D43C3B0BB27E0C35B0269">
    <w:name w:val="2D5A6A2FF60D43C3B0BB27E0C35B0269"/>
  </w:style>
  <w:style w:type="paragraph" w:customStyle="1" w:styleId="723A67B322844DCA970DBFD57AEC8573">
    <w:name w:val="723A67B322844DCA970DBFD57AEC8573"/>
  </w:style>
  <w:style w:type="paragraph" w:customStyle="1" w:styleId="5EBCBECB27F84944A301A08958E708CE">
    <w:name w:val="5EBCBECB27F84944A301A08958E708CE"/>
  </w:style>
  <w:style w:type="paragraph" w:customStyle="1" w:styleId="C508B79A524849BA9AC3CB0C2C827AA9">
    <w:name w:val="C508B79A524849BA9AC3CB0C2C827AA9"/>
  </w:style>
  <w:style w:type="paragraph" w:customStyle="1" w:styleId="7D3ED8E55A534F88817B63B9D2E723E2">
    <w:name w:val="7D3ED8E55A534F88817B63B9D2E723E2"/>
  </w:style>
  <w:style w:type="character" w:styleId="Kpr">
    <w:name w:val="Hyperlink"/>
    <w:basedOn w:val="VarsaylanParagrafYazTipi"/>
    <w:uiPriority w:val="99"/>
    <w:unhideWhenUsed/>
    <w:rPr>
      <w:color w:val="C45911" w:themeColor="accent2" w:themeShade="BF"/>
      <w:u w:val="single"/>
    </w:rPr>
  </w:style>
  <w:style w:type="paragraph" w:customStyle="1" w:styleId="D80C79928FDE416AB872BB7BEB1A4939">
    <w:name w:val="D80C79928FDE416AB872BB7BEB1A4939"/>
  </w:style>
  <w:style w:type="paragraph" w:customStyle="1" w:styleId="55C97DE1CE4541688229613FE0F6C04F">
    <w:name w:val="55C97DE1CE4541688229613FE0F6C04F"/>
  </w:style>
  <w:style w:type="paragraph" w:customStyle="1" w:styleId="9645D5CB13DD4993B83770CFEB6DBCB0">
    <w:name w:val="9645D5CB13DD4993B83770CFEB6DBCB0"/>
  </w:style>
  <w:style w:type="paragraph" w:customStyle="1" w:styleId="9D555444864240C49FCAD728FCC1A8CA">
    <w:name w:val="9D555444864240C49FCAD728FCC1A8CA"/>
  </w:style>
  <w:style w:type="paragraph" w:customStyle="1" w:styleId="4F8EA3CC50BB4644BCCB6751C1360D5F">
    <w:name w:val="4F8EA3CC50BB4644BCCB6751C1360D5F"/>
  </w:style>
  <w:style w:type="paragraph" w:customStyle="1" w:styleId="016B58600D14492AAB00E46C697D909A">
    <w:name w:val="016B58600D14492AAB00E46C697D909A"/>
  </w:style>
  <w:style w:type="paragraph" w:customStyle="1" w:styleId="AA1A20BBF1004960A8BB28470984CB38">
    <w:name w:val="AA1A20BBF1004960A8BB28470984CB38"/>
  </w:style>
  <w:style w:type="paragraph" w:customStyle="1" w:styleId="945B77897FFE45FCAC2CC52E29EE3D6D">
    <w:name w:val="945B77897FFE45FCAC2CC52E29EE3D6D"/>
  </w:style>
  <w:style w:type="paragraph" w:customStyle="1" w:styleId="93AD6FBDFA32448389BDE06A70EB0D64">
    <w:name w:val="93AD6FBDFA32448389BDE06A70EB0D64"/>
  </w:style>
  <w:style w:type="paragraph" w:customStyle="1" w:styleId="B21062AAE043403F9C47343481CBC313">
    <w:name w:val="B21062AAE043403F9C47343481CBC313"/>
  </w:style>
  <w:style w:type="paragraph" w:customStyle="1" w:styleId="DD195FA00A3840509BDE81611340AAC4">
    <w:name w:val="DD195FA00A3840509BDE81611340AAC4"/>
  </w:style>
  <w:style w:type="paragraph" w:customStyle="1" w:styleId="3D3DFC553079405B9C811D9D32976D11">
    <w:name w:val="3D3DFC553079405B9C811D9D32976D11"/>
  </w:style>
  <w:style w:type="paragraph" w:customStyle="1" w:styleId="35A592150DD0421E8E40482ABD1B5B09">
    <w:name w:val="35A592150DD0421E8E40482ABD1B5B09"/>
  </w:style>
  <w:style w:type="paragraph" w:customStyle="1" w:styleId="49B9C523069743CFBE6634DE020B9C8D">
    <w:name w:val="49B9C523069743CFBE6634DE020B9C8D"/>
  </w:style>
  <w:style w:type="paragraph" w:customStyle="1" w:styleId="4A9D0D7B95064C13907FECC0181BF221">
    <w:name w:val="4A9D0D7B95064C13907FECC0181BF221"/>
  </w:style>
  <w:style w:type="paragraph" w:customStyle="1" w:styleId="10D3A5E11F1E4ADBB97E97720F3E717A">
    <w:name w:val="10D3A5E11F1E4ADBB97E97720F3E717A"/>
  </w:style>
  <w:style w:type="paragraph" w:customStyle="1" w:styleId="74C682775B584C29A80CBDBD4FA865AD">
    <w:name w:val="74C682775B584C29A80CBDBD4FA865AD"/>
  </w:style>
  <w:style w:type="paragraph" w:customStyle="1" w:styleId="C8A978F39CF84DF4B563FCBAF9262130">
    <w:name w:val="C8A978F39CF84DF4B563FCBAF9262130"/>
  </w:style>
  <w:style w:type="paragraph" w:customStyle="1" w:styleId="7CD9A2EE7ECD4A8899B4AB26BCF4BBF5">
    <w:name w:val="7CD9A2EE7ECD4A8899B4AB26BCF4BBF5"/>
  </w:style>
  <w:style w:type="paragraph" w:customStyle="1" w:styleId="7BF46061FFB74789A4C0C087619BA999">
    <w:name w:val="7BF46061FFB74789A4C0C087619BA999"/>
  </w:style>
  <w:style w:type="paragraph" w:customStyle="1" w:styleId="6FEE77362FE447C480F460F522B72B2D">
    <w:name w:val="6FEE77362FE447C480F460F522B72B2D"/>
  </w:style>
  <w:style w:type="paragraph" w:customStyle="1" w:styleId="DB6AE362EBB048B4BE7338AF56E8D49B">
    <w:name w:val="DB6AE362EBB048B4BE7338AF56E8D49B"/>
  </w:style>
  <w:style w:type="paragraph" w:customStyle="1" w:styleId="46244D92AEB14E808596EFA16C188B83">
    <w:name w:val="46244D92AEB14E808596EFA16C188B83"/>
  </w:style>
  <w:style w:type="paragraph" w:customStyle="1" w:styleId="A6744DBF0298444F97FDDCECCF787909">
    <w:name w:val="A6744DBF0298444F97FDDCECCF787909"/>
  </w:style>
  <w:style w:type="paragraph" w:customStyle="1" w:styleId="156413700DA14C78B40080C21A89DE70">
    <w:name w:val="156413700DA14C78B40080C21A89DE70"/>
  </w:style>
  <w:style w:type="paragraph" w:customStyle="1" w:styleId="79C5FCB9ACE845EA801255D0B74E5B50">
    <w:name w:val="79C5FCB9ACE845EA801255D0B74E5B50"/>
  </w:style>
  <w:style w:type="paragraph" w:customStyle="1" w:styleId="23AD33EEDD3D43F9B6FE58D8698FD482">
    <w:name w:val="23AD33EEDD3D43F9B6FE58D8698FD482"/>
  </w:style>
  <w:style w:type="paragraph" w:customStyle="1" w:styleId="0BA3346B5DE64D17B92D4059A97494F0">
    <w:name w:val="0BA3346B5DE64D17B92D4059A97494F0"/>
  </w:style>
  <w:style w:type="paragraph" w:customStyle="1" w:styleId="DACA5D712EF74411A3E3CBBC0695C890">
    <w:name w:val="DACA5D712EF74411A3E3CBBC0695C890"/>
  </w:style>
  <w:style w:type="paragraph" w:customStyle="1" w:styleId="1E99A30FAD754508BD040082DD553859">
    <w:name w:val="1E99A30FAD754508BD040082DD553859"/>
  </w:style>
  <w:style w:type="character" w:customStyle="1" w:styleId="Balk2Char">
    <w:name w:val="Başlık 2 Char"/>
    <w:basedOn w:val="VarsaylanParagrafYazTipi"/>
    <w:link w:val="Balk2"/>
    <w:uiPriority w:val="9"/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5BE54E4A82B342AFAA64AF28305FD138">
    <w:name w:val="5BE54E4A82B342AFAA64AF28305FD1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14EC26-251D-443A-AF4F-B15D0F3B0F84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8143E149-BD72-41A7-8F13-AF59DE30D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506A0D-4821-47C2-BD9B-CACF27C6B1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Mavi gri özgeçmiş</Template>
  <TotalTime>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2023-01-09T14:14:00Z</dcterms:created>
  <dcterms:modified xsi:type="dcterms:W3CDTF">2023-01-10T12:30:00Z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