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1"/>
        <w:tblW w:w="1012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71"/>
        <w:gridCol w:w="492"/>
        <w:gridCol w:w="137"/>
        <w:gridCol w:w="5534"/>
        <w:gridCol w:w="492"/>
      </w:tblGrid>
      <w:tr w:rsidR="008209F7" w:rsidTr="00463103">
        <w:trPr>
          <w:gridAfter w:val="1"/>
          <w:wAfter w:w="492" w:type="dxa"/>
          <w:trHeight w:val="4344"/>
        </w:trPr>
        <w:tc>
          <w:tcPr>
            <w:tcW w:w="3471" w:type="dxa"/>
            <w:vAlign w:val="bottom"/>
          </w:tcPr>
          <w:p w:rsidR="008209F7" w:rsidRDefault="008209F7" w:rsidP="008209F7">
            <w:pPr>
              <w:tabs>
                <w:tab w:val="left" w:pos="990"/>
              </w:tabs>
            </w:pPr>
            <w:r w:rsidRPr="008209F7">
              <w:rPr>
                <w:noProof/>
                <w:lang w:eastAsia="tr-TR"/>
              </w:rPr>
              <w:drawing>
                <wp:inline distT="0" distB="0" distL="0" distR="0" wp14:anchorId="2D3C066B" wp14:editId="72CF0312">
                  <wp:extent cx="2152650" cy="21812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3" w:type="dxa"/>
            <w:gridSpan w:val="3"/>
          </w:tcPr>
          <w:p w:rsidR="008209F7" w:rsidRDefault="008209F7" w:rsidP="008209F7">
            <w:pPr>
              <w:pStyle w:val="KonuBal"/>
            </w:pPr>
          </w:p>
          <w:p w:rsidR="008209F7" w:rsidRDefault="008209F7" w:rsidP="008209F7">
            <w:pPr>
              <w:pStyle w:val="KonuBal"/>
            </w:pPr>
          </w:p>
          <w:p w:rsidR="008209F7" w:rsidRPr="00141D53" w:rsidRDefault="008209F7" w:rsidP="008209F7">
            <w:pPr>
              <w:pStyle w:val="KonuBal"/>
            </w:pPr>
            <w:r>
              <w:t>Bahar KILIÇ</w:t>
            </w:r>
          </w:p>
          <w:p w:rsidR="008209F7" w:rsidRDefault="008209F7" w:rsidP="008209F7">
            <w:pPr>
              <w:pStyle w:val="Balk2"/>
            </w:pPr>
            <w:r>
              <w:t>Paramedik</w:t>
            </w:r>
          </w:p>
        </w:tc>
      </w:tr>
      <w:tr w:rsidR="008209F7" w:rsidTr="00463103">
        <w:trPr>
          <w:trHeight w:val="1588"/>
        </w:trPr>
        <w:tc>
          <w:tcPr>
            <w:tcW w:w="3471" w:type="dxa"/>
          </w:tcPr>
          <w:p w:rsidR="008209F7" w:rsidRDefault="008209F7" w:rsidP="008209F7">
            <w:pPr>
              <w:rPr>
                <w:b/>
                <w:bCs/>
                <w:color w:val="548AB7" w:themeColor="accent1" w:themeShade="BF"/>
              </w:rPr>
            </w:pPr>
            <w:r w:rsidRPr="008209F7">
              <w:rPr>
                <w:b/>
                <w:bCs/>
                <w:color w:val="548AB7" w:themeColor="accent1" w:themeShade="BF"/>
              </w:rPr>
              <w:t>PROFİL</w:t>
            </w:r>
          </w:p>
          <w:p w:rsidR="008209F7" w:rsidRPr="008209F7" w:rsidRDefault="008209F7" w:rsidP="008209F7">
            <w:pPr>
              <w:rPr>
                <w:b/>
                <w:bCs/>
                <w:color w:val="548AB7" w:themeColor="accent1" w:themeShade="BF"/>
              </w:rPr>
            </w:pPr>
          </w:p>
          <w:p w:rsidR="008209F7" w:rsidRDefault="008209F7" w:rsidP="008209F7"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Yaptığı işe iyi odaklanabilen, dinamik bir çalışma ortamında, uyumlu bir şekilde çalışabilen işleri doğru bir şekilde bitirebilen hızlı hareket edebilen el çabukluğu olan sorumluluk sahibi ve güler yüzlü biriyim.</w:t>
            </w:r>
          </w:p>
          <w:p w:rsidR="008209F7" w:rsidRDefault="008209F7" w:rsidP="008209F7"/>
          <w:p w:rsidR="008209F7" w:rsidRDefault="008209F7" w:rsidP="008209F7"/>
          <w:sdt>
            <w:sdtPr>
              <w:id w:val="-1954003311"/>
              <w:placeholder>
                <w:docPart w:val="F9BE8D410F274F4F8A83AC883E46442C"/>
              </w:placeholder>
              <w:temporary/>
              <w:showingPlcHdr/>
            </w:sdtPr>
            <w:sdtEndPr/>
            <w:sdtContent>
              <w:p w:rsidR="008209F7" w:rsidRPr="00CB0055" w:rsidRDefault="008209F7" w:rsidP="008209F7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6B83FB7729734FDBBA8951AEB933A940"/>
              </w:placeholder>
              <w:temporary/>
              <w:showingPlcHdr/>
            </w:sdtPr>
            <w:sdtEndPr/>
            <w:sdtContent>
              <w:p w:rsidR="008209F7" w:rsidRDefault="008209F7" w:rsidP="008209F7">
                <w:r w:rsidRPr="00F65249">
                  <w:rPr>
                    <w:b/>
                    <w:bCs/>
                    <w:lang w:bidi="tr-TR"/>
                  </w:rPr>
                  <w:t>TELEFON:</w:t>
                </w:r>
              </w:p>
            </w:sdtContent>
          </w:sdt>
          <w:p w:rsidR="008209F7" w:rsidRDefault="008209F7" w:rsidP="008209F7">
            <w:r>
              <w:t>0537-232-79-67</w:t>
            </w:r>
          </w:p>
          <w:p w:rsidR="008209F7" w:rsidRPr="004D3011" w:rsidRDefault="008209F7" w:rsidP="008209F7"/>
          <w:p w:rsidR="008209F7" w:rsidRPr="00F65249" w:rsidRDefault="008209F7" w:rsidP="008209F7">
            <w:pPr>
              <w:rPr>
                <w:b/>
                <w:bCs/>
              </w:rPr>
            </w:pPr>
            <w:r w:rsidRPr="00F65249">
              <w:rPr>
                <w:b/>
                <w:bCs/>
              </w:rPr>
              <w:t>ADRES:</w:t>
            </w:r>
          </w:p>
          <w:p w:rsidR="008209F7" w:rsidRDefault="008209F7" w:rsidP="008209F7">
            <w:proofErr w:type="spellStart"/>
            <w:r>
              <w:t>Olukyanı</w:t>
            </w:r>
            <w:proofErr w:type="spellEnd"/>
            <w:r>
              <w:t xml:space="preserve"> köyü yukarı mevki No:6</w:t>
            </w:r>
          </w:p>
          <w:p w:rsidR="008209F7" w:rsidRDefault="008209F7" w:rsidP="008209F7">
            <w:r>
              <w:t>Merkez/ZONGULDAK</w:t>
            </w:r>
          </w:p>
          <w:p w:rsidR="008209F7" w:rsidRDefault="008209F7" w:rsidP="008209F7"/>
          <w:p w:rsidR="008209F7" w:rsidRPr="00F65249" w:rsidRDefault="008209F7" w:rsidP="008209F7">
            <w:pPr>
              <w:rPr>
                <w:b/>
                <w:bCs/>
              </w:rPr>
            </w:pPr>
            <w:r w:rsidRPr="00F65249">
              <w:rPr>
                <w:b/>
                <w:bCs/>
              </w:rPr>
              <w:t>E-POSTA:</w:t>
            </w:r>
          </w:p>
          <w:p w:rsidR="008209F7" w:rsidRDefault="008209F7" w:rsidP="008209F7">
            <w:r w:rsidRPr="00F65249">
              <w:rPr>
                <w:rFonts w:ascii="Arial" w:hAnsi="Arial" w:cs="Arial"/>
              </w:rPr>
              <w:t>Kilic67bahar</w:t>
            </w:r>
            <w:r w:rsidRPr="00F65249">
              <w:rPr>
                <w:rFonts w:ascii="Arial" w:hAnsi="Arial" w:cs="Arial"/>
                <w:sz w:val="20"/>
                <w:szCs w:val="20"/>
              </w:rPr>
              <w:t>@</w:t>
            </w:r>
            <w:r>
              <w:rPr>
                <w:rFonts w:ascii="Arial" w:hAnsi="Arial" w:cs="Arial"/>
                <w:sz w:val="20"/>
                <w:szCs w:val="20"/>
              </w:rPr>
              <w:t>gmail.com</w:t>
            </w:r>
          </w:p>
          <w:p w:rsidR="008209F7" w:rsidRDefault="008209F7" w:rsidP="008209F7"/>
          <w:p w:rsidR="008209F7" w:rsidRPr="00F65249" w:rsidRDefault="008209F7" w:rsidP="008209F7">
            <w:pPr>
              <w:rPr>
                <w:rFonts w:asciiTheme="majorHAnsi" w:hAnsiTheme="majorHAnsi"/>
                <w:b/>
                <w:bCs/>
                <w:color w:val="548AB7" w:themeColor="accent1" w:themeShade="BF"/>
                <w:sz w:val="20"/>
                <w:szCs w:val="20"/>
              </w:rPr>
            </w:pPr>
            <w:r w:rsidRPr="00F65249">
              <w:rPr>
                <w:rFonts w:asciiTheme="majorHAnsi" w:hAnsiTheme="majorHAnsi"/>
                <w:b/>
                <w:bCs/>
                <w:color w:val="548AB7" w:themeColor="accent1" w:themeShade="BF"/>
                <w:sz w:val="20"/>
                <w:szCs w:val="20"/>
              </w:rPr>
              <w:t>HOBİLER</w:t>
            </w:r>
          </w:p>
          <w:p w:rsidR="008209F7" w:rsidRDefault="008209F7" w:rsidP="008209F7">
            <w:r>
              <w:t>Kitap Okumak</w:t>
            </w:r>
          </w:p>
          <w:p w:rsidR="008209F7" w:rsidRDefault="008209F7" w:rsidP="008209F7">
            <w:r>
              <w:t>Araştırma yapmak</w:t>
            </w:r>
          </w:p>
          <w:p w:rsidR="008209F7" w:rsidRDefault="008209F7" w:rsidP="008209F7">
            <w:r>
              <w:t>Voleybol oynamak</w:t>
            </w:r>
          </w:p>
          <w:p w:rsidR="008209F7" w:rsidRDefault="008209F7" w:rsidP="008209F7">
            <w:r>
              <w:t>Yüzmek</w:t>
            </w:r>
          </w:p>
          <w:p w:rsidR="008858D6" w:rsidRDefault="008858D6" w:rsidP="008209F7"/>
          <w:p w:rsidR="008858D6" w:rsidRPr="008858D6" w:rsidRDefault="008858D6" w:rsidP="008209F7">
            <w:pPr>
              <w:rPr>
                <w:b/>
                <w:color w:val="548AB7" w:themeColor="accent1" w:themeShade="BF"/>
              </w:rPr>
            </w:pPr>
            <w:r w:rsidRPr="008858D6">
              <w:rPr>
                <w:b/>
                <w:color w:val="548AB7" w:themeColor="accent1" w:themeShade="BF"/>
              </w:rPr>
              <w:t>SÜRÜCÜ BELGESİ</w:t>
            </w:r>
          </w:p>
          <w:p w:rsidR="008858D6" w:rsidRDefault="008858D6" w:rsidP="008209F7"/>
          <w:p w:rsidR="008858D6" w:rsidRDefault="008858D6" w:rsidP="008209F7">
            <w:r>
              <w:t>B sınıfı ehliyet</w:t>
            </w:r>
          </w:p>
          <w:p w:rsidR="008858D6" w:rsidRDefault="008858D6" w:rsidP="008209F7"/>
          <w:p w:rsidR="008858D6" w:rsidRPr="008858D6" w:rsidRDefault="008858D6" w:rsidP="008209F7">
            <w:pPr>
              <w:rPr>
                <w:b/>
                <w:color w:val="548AB7" w:themeColor="accent1" w:themeShade="BF"/>
              </w:rPr>
            </w:pPr>
            <w:r w:rsidRPr="008858D6">
              <w:rPr>
                <w:b/>
                <w:color w:val="548AB7" w:themeColor="accent1" w:themeShade="BF"/>
              </w:rPr>
              <w:t>REFERANS</w:t>
            </w:r>
            <w:r w:rsidR="000C50DD">
              <w:rPr>
                <w:b/>
                <w:color w:val="548AB7" w:themeColor="accent1" w:themeShade="BF"/>
              </w:rPr>
              <w:t xml:space="preserve">                                                            </w:t>
            </w:r>
          </w:p>
          <w:p w:rsidR="008858D6" w:rsidRDefault="008858D6" w:rsidP="008209F7"/>
          <w:p w:rsidR="000C50DD" w:rsidRDefault="000C50DD" w:rsidP="008209F7">
            <w:r w:rsidRPr="000C50DD">
              <w:rPr>
                <w:b/>
                <w:bCs/>
              </w:rPr>
              <w:t xml:space="preserve">Aydın </w:t>
            </w:r>
            <w:proofErr w:type="gramStart"/>
            <w:r w:rsidRPr="000C50DD">
              <w:rPr>
                <w:b/>
                <w:bCs/>
              </w:rPr>
              <w:t>ŞANLIOĞLU</w:t>
            </w:r>
            <w:r>
              <w:t>(</w:t>
            </w:r>
            <w:proofErr w:type="gramEnd"/>
            <w:r>
              <w:t>Sağlık hizmetleri başkan yardımcısı)</w:t>
            </w:r>
          </w:p>
          <w:p w:rsidR="008858D6" w:rsidRDefault="008858D6" w:rsidP="008209F7">
            <w:r w:rsidRPr="000C50DD">
              <w:rPr>
                <w:b/>
                <w:bCs/>
              </w:rPr>
              <w:t>Mehmet Burhan ÇELİK</w:t>
            </w:r>
            <w:r>
              <w:t>(Doktor)</w:t>
            </w:r>
          </w:p>
          <w:p w:rsidR="008858D6" w:rsidRDefault="008858D6" w:rsidP="008209F7">
            <w:r>
              <w:t>0535-246-64-69</w:t>
            </w:r>
          </w:p>
          <w:p w:rsidR="008209F7" w:rsidRDefault="008858D6" w:rsidP="008209F7">
            <w:r w:rsidRPr="000C50DD">
              <w:rPr>
                <w:b/>
                <w:bCs/>
              </w:rPr>
              <w:t>Cihat ERKAN</w:t>
            </w:r>
            <w:r>
              <w:t>(Hemşire)</w:t>
            </w:r>
          </w:p>
          <w:p w:rsidR="008858D6" w:rsidRDefault="008858D6" w:rsidP="008209F7">
            <w:r>
              <w:t>0542-544-51-31</w:t>
            </w:r>
          </w:p>
          <w:p w:rsidR="008858D6" w:rsidRDefault="008858D6" w:rsidP="008209F7">
            <w:r w:rsidRPr="000C50DD">
              <w:rPr>
                <w:b/>
                <w:bCs/>
              </w:rPr>
              <w:t>Mehmet Akif KAYA</w:t>
            </w:r>
            <w:r>
              <w:t>(ATT)</w:t>
            </w:r>
          </w:p>
          <w:p w:rsidR="008858D6" w:rsidRDefault="008858D6" w:rsidP="008209F7">
            <w:r>
              <w:t>0533-408-41-87</w:t>
            </w:r>
          </w:p>
          <w:p w:rsidR="008209F7" w:rsidRDefault="008209F7" w:rsidP="008209F7">
            <w:bookmarkStart w:id="0" w:name="_GoBack"/>
            <w:bookmarkEnd w:id="0"/>
          </w:p>
          <w:p w:rsidR="008209F7" w:rsidRDefault="008209F7" w:rsidP="008209F7">
            <w:pPr>
              <w:pStyle w:val="Balk3"/>
            </w:pPr>
          </w:p>
        </w:tc>
        <w:tc>
          <w:tcPr>
            <w:tcW w:w="492" w:type="dxa"/>
          </w:tcPr>
          <w:p w:rsidR="008209F7" w:rsidRDefault="008209F7" w:rsidP="008209F7">
            <w:pPr>
              <w:tabs>
                <w:tab w:val="left" w:pos="990"/>
              </w:tabs>
            </w:pPr>
          </w:p>
        </w:tc>
        <w:tc>
          <w:tcPr>
            <w:tcW w:w="6163" w:type="dxa"/>
            <w:gridSpan w:val="3"/>
          </w:tcPr>
          <w:sdt>
            <w:sdtPr>
              <w:id w:val="1049110328"/>
              <w:placeholder>
                <w:docPart w:val="BBC7BF4796834E72ABFF1238EBA0168C"/>
              </w:placeholder>
              <w:temporary/>
              <w:showingPlcHdr/>
            </w:sdtPr>
            <w:sdtEndPr/>
            <w:sdtContent>
              <w:p w:rsidR="008209F7" w:rsidRDefault="008209F7" w:rsidP="008209F7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:rsidR="008209F7" w:rsidRPr="00036450" w:rsidRDefault="008209F7" w:rsidP="008209F7">
            <w:pPr>
              <w:pStyle w:val="Balk4"/>
            </w:pPr>
            <w:r>
              <w:t>BÜLENT ECEVİT ÜNİVERSİTESİ</w:t>
            </w:r>
          </w:p>
          <w:p w:rsidR="008209F7" w:rsidRPr="00B359E4" w:rsidRDefault="008209F7" w:rsidP="008209F7">
            <w:pPr>
              <w:pStyle w:val="Tarih"/>
            </w:pPr>
            <w:r>
              <w:t>(2018)</w:t>
            </w:r>
            <w:r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Pr="00B359E4">
              <w:rPr>
                <w:lang w:bidi="tr-TR"/>
              </w:rPr>
              <w:t xml:space="preserve"> </w:t>
            </w:r>
            <w:r>
              <w:t>(2020)</w:t>
            </w:r>
          </w:p>
          <w:p w:rsidR="008209F7" w:rsidRDefault="008209F7" w:rsidP="008209F7">
            <w:pPr>
              <w:rPr>
                <w:lang w:bidi="tr-TR"/>
              </w:rPr>
            </w:pPr>
          </w:p>
          <w:p w:rsidR="008209F7" w:rsidRDefault="008209F7" w:rsidP="008209F7">
            <w:r w:rsidRPr="00141D53">
              <w:rPr>
                <w:b/>
                <w:bCs/>
                <w:lang w:bidi="tr-TR"/>
              </w:rPr>
              <w:t xml:space="preserve">Not </w:t>
            </w:r>
            <w:proofErr w:type="gramStart"/>
            <w:r w:rsidRPr="00141D53">
              <w:rPr>
                <w:b/>
                <w:bCs/>
                <w:lang w:bidi="tr-TR"/>
              </w:rPr>
              <w:t>Ortalaması</w:t>
            </w:r>
            <w:r>
              <w:rPr>
                <w:lang w:bidi="tr-TR"/>
              </w:rPr>
              <w:t xml:space="preserve"> :</w:t>
            </w:r>
            <w:proofErr w:type="gramEnd"/>
            <w:r>
              <w:rPr>
                <w:lang w:bidi="tr-TR"/>
              </w:rPr>
              <w:t>3.38</w:t>
            </w:r>
          </w:p>
          <w:p w:rsidR="008209F7" w:rsidRDefault="008209F7" w:rsidP="008209F7"/>
          <w:p w:rsidR="008209F7" w:rsidRPr="00B359E4" w:rsidRDefault="008209F7" w:rsidP="008209F7">
            <w:pPr>
              <w:pStyle w:val="Balk4"/>
            </w:pPr>
            <w:r>
              <w:t>(Zonguldak Atatürk Anadolu Lisesi)</w:t>
            </w:r>
          </w:p>
          <w:p w:rsidR="008209F7" w:rsidRPr="00B359E4" w:rsidRDefault="008209F7" w:rsidP="008209F7">
            <w:pPr>
              <w:pStyle w:val="Tarih"/>
            </w:pPr>
            <w:r>
              <w:t>(2015)</w:t>
            </w:r>
            <w:r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Pr="00B359E4">
              <w:rPr>
                <w:lang w:bidi="tr-TR"/>
              </w:rPr>
              <w:t xml:space="preserve"> </w:t>
            </w:r>
            <w:r>
              <w:t>(2018)</w:t>
            </w:r>
          </w:p>
          <w:p w:rsidR="008209F7" w:rsidRDefault="008209F7" w:rsidP="008209F7"/>
          <w:p w:rsidR="008209F7" w:rsidRDefault="008209F7" w:rsidP="008209F7">
            <w:r w:rsidRPr="00141D53">
              <w:rPr>
                <w:b/>
                <w:bCs/>
              </w:rPr>
              <w:t>Not Ortalaması:</w:t>
            </w:r>
            <w:r>
              <w:rPr>
                <w:b/>
                <w:bCs/>
              </w:rPr>
              <w:t xml:space="preserve"> </w:t>
            </w:r>
            <w:r w:rsidRPr="00141D53">
              <w:t>88.96</w:t>
            </w:r>
          </w:p>
          <w:p w:rsidR="008209F7" w:rsidRPr="00141D53" w:rsidRDefault="008209F7" w:rsidP="008209F7">
            <w:pPr>
              <w:rPr>
                <w:b/>
                <w:bCs/>
              </w:rPr>
            </w:pPr>
          </w:p>
          <w:p w:rsidR="008209F7" w:rsidRDefault="008209F7" w:rsidP="008209F7">
            <w:pPr>
              <w:rPr>
                <w:b/>
                <w:bCs/>
              </w:rPr>
            </w:pPr>
            <w:r w:rsidRPr="00141D53">
              <w:rPr>
                <w:b/>
                <w:bCs/>
              </w:rPr>
              <w:t>(Cengiz Topal Ortaokulu)</w:t>
            </w:r>
          </w:p>
          <w:p w:rsidR="008209F7" w:rsidRDefault="008209F7" w:rsidP="008209F7">
            <w:pPr>
              <w:rPr>
                <w:b/>
                <w:bCs/>
              </w:rPr>
            </w:pPr>
          </w:p>
          <w:p w:rsidR="008209F7" w:rsidRPr="00141D53" w:rsidRDefault="008209F7" w:rsidP="008209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 ortalaması: </w:t>
            </w:r>
            <w:r w:rsidRPr="00141D53">
              <w:t>95 ile okul birincisi olarak mezun oldum</w:t>
            </w:r>
          </w:p>
          <w:sdt>
            <w:sdtPr>
              <w:id w:val="1001553383"/>
              <w:placeholder>
                <w:docPart w:val="D2DB1486703E4AD6B61A658B44BA58F7"/>
              </w:placeholder>
              <w:temporary/>
              <w:showingPlcHdr/>
            </w:sdtPr>
            <w:sdtEndPr/>
            <w:sdtContent>
              <w:p w:rsidR="008209F7" w:rsidRDefault="008209F7" w:rsidP="008209F7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:rsidR="008209F7" w:rsidRDefault="008209F7" w:rsidP="008209F7">
            <w:pPr>
              <w:pStyle w:val="Balk4"/>
              <w:rPr>
                <w:bCs/>
              </w:rPr>
            </w:pPr>
            <w:r>
              <w:t>(Zonguldak Bülent Ecevit Eğitim Araştırma Hastanesi)</w:t>
            </w:r>
            <w:r w:rsidRPr="00036450">
              <w:rPr>
                <w:lang w:bidi="tr-TR"/>
              </w:rPr>
              <w:t xml:space="preserve">  </w:t>
            </w:r>
            <w:r>
              <w:t>(stajyer)</w:t>
            </w:r>
          </w:p>
          <w:p w:rsidR="008209F7" w:rsidRPr="00036450" w:rsidRDefault="008209F7" w:rsidP="008209F7">
            <w:pPr>
              <w:pStyle w:val="Tarih"/>
            </w:pPr>
            <w:r>
              <w:t>(Şubat 2019)</w:t>
            </w:r>
            <w:r w:rsidRPr="00036450">
              <w:rPr>
                <w:lang w:bidi="tr-TR"/>
              </w:rPr>
              <w:t>–</w:t>
            </w:r>
            <w:r>
              <w:t>(Haziran 2019)</w:t>
            </w:r>
          </w:p>
          <w:p w:rsidR="008209F7" w:rsidRDefault="008209F7" w:rsidP="008209F7">
            <w:r>
              <w:t xml:space="preserve"> </w:t>
            </w:r>
          </w:p>
          <w:p w:rsidR="008209F7" w:rsidRDefault="008209F7" w:rsidP="008209F7">
            <w:r>
              <w:t>Gastroenteroloji servisinde stajımı yaptım</w:t>
            </w:r>
            <w:r w:rsidRPr="00036450">
              <w:rPr>
                <w:lang w:bidi="tr-TR"/>
              </w:rPr>
              <w:t xml:space="preserve"> </w:t>
            </w:r>
          </w:p>
          <w:p w:rsidR="008209F7" w:rsidRDefault="008209F7" w:rsidP="008209F7"/>
          <w:p w:rsidR="008209F7" w:rsidRPr="004D3011" w:rsidRDefault="008209F7" w:rsidP="008209F7">
            <w:pPr>
              <w:pStyle w:val="Balk4"/>
              <w:rPr>
                <w:bCs/>
              </w:rPr>
            </w:pPr>
            <w:r>
              <w:t>(Merkez 1 Nolu 112 ASHİ )</w:t>
            </w:r>
            <w:r w:rsidRPr="004D3011">
              <w:rPr>
                <w:lang w:bidi="tr-TR"/>
              </w:rPr>
              <w:t xml:space="preserve">  </w:t>
            </w:r>
            <w:r>
              <w:t>(stajyer)</w:t>
            </w:r>
          </w:p>
          <w:p w:rsidR="008209F7" w:rsidRPr="004D3011" w:rsidRDefault="008209F7" w:rsidP="008209F7">
            <w:pPr>
              <w:pStyle w:val="Tarih"/>
            </w:pPr>
            <w:r>
              <w:t>(Haziran 2019)</w:t>
            </w:r>
            <w:r w:rsidRPr="004D3011">
              <w:rPr>
                <w:lang w:bidi="tr-TR"/>
              </w:rPr>
              <w:t>–</w:t>
            </w:r>
            <w:r>
              <w:t>(Temmuz 2019)</w:t>
            </w:r>
          </w:p>
          <w:p w:rsidR="008209F7" w:rsidRDefault="008209F7" w:rsidP="008209F7"/>
          <w:p w:rsidR="008209F7" w:rsidRPr="004D3011" w:rsidRDefault="008209F7" w:rsidP="008209F7">
            <w:r>
              <w:t>Yaz stajımı yaptığım esnada meslek hakkında çoğu şey hakkında tecrübe kazandım mesleğe dair sorumluluk kazandım</w:t>
            </w:r>
            <w:r w:rsidRPr="004D3011">
              <w:rPr>
                <w:lang w:bidi="tr-TR"/>
              </w:rPr>
              <w:t xml:space="preserve"> </w:t>
            </w:r>
          </w:p>
          <w:p w:rsidR="008209F7" w:rsidRDefault="008209F7" w:rsidP="008209F7"/>
          <w:p w:rsidR="008209F7" w:rsidRPr="004D3011" w:rsidRDefault="008209F7" w:rsidP="008209F7">
            <w:pPr>
              <w:pStyle w:val="Balk4"/>
              <w:rPr>
                <w:bCs/>
              </w:rPr>
            </w:pPr>
            <w:r>
              <w:t>(Merkez 1 Nolu 112 ASHİ)</w:t>
            </w:r>
            <w:r w:rsidRPr="004D3011">
              <w:rPr>
                <w:lang w:bidi="tr-TR"/>
              </w:rPr>
              <w:t xml:space="preserve">  </w:t>
            </w:r>
            <w:r>
              <w:t>(stajyer)</w:t>
            </w:r>
          </w:p>
          <w:p w:rsidR="008209F7" w:rsidRDefault="008209F7" w:rsidP="008209F7">
            <w:pPr>
              <w:pStyle w:val="Tarih"/>
            </w:pPr>
            <w:r>
              <w:t>(Ekim 2019)</w:t>
            </w:r>
            <w:r w:rsidRPr="004D3011">
              <w:rPr>
                <w:lang w:bidi="tr-TR"/>
              </w:rPr>
              <w:t>–</w:t>
            </w:r>
            <w:r>
              <w:t>(Ocak 2020)</w:t>
            </w:r>
          </w:p>
          <w:p w:rsidR="008209F7" w:rsidRPr="00BB5F24" w:rsidRDefault="008209F7" w:rsidP="008209F7"/>
          <w:p w:rsidR="008209F7" w:rsidRDefault="008209F7" w:rsidP="008209F7">
            <w:r>
              <w:t>Tarihleri arasında dönem stajımı tamamladım</w:t>
            </w:r>
          </w:p>
          <w:p w:rsidR="008209F7" w:rsidRDefault="008209F7" w:rsidP="008209F7"/>
          <w:p w:rsidR="008209F7" w:rsidRDefault="008209F7" w:rsidP="008209F7">
            <w:r>
              <w:t>(</w:t>
            </w:r>
            <w:r w:rsidRPr="00BB5F24">
              <w:rPr>
                <w:b/>
                <w:bCs/>
              </w:rPr>
              <w:t>Zonguldak Atatürk Devlet Hastanesi )</w:t>
            </w:r>
          </w:p>
          <w:p w:rsidR="008209F7" w:rsidRDefault="008209F7" w:rsidP="008209F7">
            <w:pPr>
              <w:rPr>
                <w:lang w:bidi="tr-TR"/>
              </w:rPr>
            </w:pPr>
            <w:r>
              <w:t>(</w:t>
            </w:r>
            <w:r>
              <w:rPr>
                <w:lang w:bidi="tr-TR"/>
              </w:rPr>
              <w:t>Ocak 2020)—(Şubat 2020)</w:t>
            </w:r>
          </w:p>
          <w:p w:rsidR="008209F7" w:rsidRDefault="008209F7" w:rsidP="008209F7">
            <w:pPr>
              <w:rPr>
                <w:lang w:bidi="tr-TR"/>
              </w:rPr>
            </w:pPr>
          </w:p>
          <w:p w:rsidR="008209F7" w:rsidRPr="004D3011" w:rsidRDefault="008209F7" w:rsidP="008209F7">
            <w:r>
              <w:rPr>
                <w:lang w:bidi="tr-TR"/>
              </w:rPr>
              <w:t xml:space="preserve">Ek bina acil servisinde staj yaptım ve </w:t>
            </w:r>
            <w:proofErr w:type="spellStart"/>
            <w:r>
              <w:rPr>
                <w:lang w:bidi="tr-TR"/>
              </w:rPr>
              <w:t>invazive</w:t>
            </w:r>
            <w:proofErr w:type="spellEnd"/>
            <w:r>
              <w:rPr>
                <w:lang w:bidi="tr-TR"/>
              </w:rPr>
              <w:t xml:space="preserve"> işlem yeteneğimi geliştirdim.</w:t>
            </w:r>
          </w:p>
          <w:p w:rsidR="008209F7" w:rsidRDefault="008209F7" w:rsidP="008209F7"/>
          <w:sdt>
            <w:sdtPr>
              <w:id w:val="1669594239"/>
              <w:placeholder>
                <w:docPart w:val="B7E9AE6A8A574A0E9643A94E9BF4A459"/>
              </w:placeholder>
              <w:temporary/>
              <w:showingPlcHdr/>
            </w:sdtPr>
            <w:sdtEndPr/>
            <w:sdtContent>
              <w:p w:rsidR="008209F7" w:rsidRDefault="008209F7" w:rsidP="008209F7">
                <w:pPr>
                  <w:pStyle w:val="Balk2"/>
                </w:pPr>
                <w:r w:rsidRPr="00036450">
                  <w:rPr>
                    <w:rStyle w:val="Balk2Char"/>
                    <w:b/>
                    <w:lang w:bidi="tr-TR"/>
                  </w:rPr>
                  <w:t>YETENEKLER</w:t>
                </w:r>
              </w:p>
            </w:sdtContent>
          </w:sdt>
          <w:p w:rsidR="008209F7" w:rsidRDefault="00C27479" w:rsidP="008209F7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 xml:space="preserve">UYUMLU                                 </w:t>
            </w:r>
            <w:r>
              <w:rPr>
                <w:noProof/>
                <w:color w:val="000000" w:themeColor="text1"/>
                <w:lang w:bidi="tr-TR"/>
              </w:rPr>
              <w:t>-</w:t>
            </w:r>
            <w:r w:rsidR="00463103">
              <w:rPr>
                <w:noProof/>
                <w:color w:val="000000" w:themeColor="text1"/>
                <w:lang w:bidi="tr-TR"/>
              </w:rPr>
              <w:t>GÜVEN DUYGUSU VEREBİLME</w:t>
            </w:r>
          </w:p>
          <w:p w:rsidR="008209F7" w:rsidRDefault="00C27479" w:rsidP="008209F7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 xml:space="preserve">TAKIM İŞBİRLİĞİ                      </w:t>
            </w: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>HIZLI KAVRAYIP HAREKET EDEBİLME</w:t>
            </w:r>
          </w:p>
          <w:p w:rsidR="008209F7" w:rsidRDefault="00C27479" w:rsidP="008209F7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 xml:space="preserve">SORUMLULUK SAHİBİ             </w:t>
            </w: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>EL ÇABUKLUĞU</w:t>
            </w:r>
          </w:p>
          <w:p w:rsidR="008209F7" w:rsidRDefault="00C27479" w:rsidP="008209F7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 xml:space="preserve">SOĞUKKANLI                         </w:t>
            </w:r>
            <w:r>
              <w:rPr>
                <w:noProof/>
                <w:color w:val="000000" w:themeColor="text1"/>
                <w:lang w:bidi="tr-TR"/>
              </w:rPr>
              <w:t>-</w:t>
            </w:r>
            <w:r w:rsidR="008209F7">
              <w:rPr>
                <w:noProof/>
                <w:color w:val="000000" w:themeColor="text1"/>
                <w:lang w:bidi="tr-TR"/>
              </w:rPr>
              <w:t xml:space="preserve">İLETİŞİM BECERİSİ </w:t>
            </w:r>
          </w:p>
          <w:p w:rsidR="008209F7" w:rsidRDefault="008209F7" w:rsidP="008209F7">
            <w:pPr>
              <w:rPr>
                <w:noProof/>
                <w:color w:val="000000" w:themeColor="text1"/>
                <w:lang w:bidi="tr-TR"/>
              </w:rPr>
            </w:pPr>
          </w:p>
          <w:p w:rsidR="008209F7" w:rsidRPr="004D3011" w:rsidRDefault="008209F7" w:rsidP="008209F7">
            <w:pPr>
              <w:rPr>
                <w:color w:val="FFFFFF" w:themeColor="background1"/>
              </w:rPr>
            </w:pPr>
          </w:p>
        </w:tc>
      </w:tr>
      <w:tr w:rsidR="008209F7" w:rsidTr="00463103">
        <w:trPr>
          <w:trHeight w:val="1920"/>
        </w:trPr>
        <w:tc>
          <w:tcPr>
            <w:tcW w:w="3471" w:type="dxa"/>
          </w:tcPr>
          <w:p w:rsidR="008209F7" w:rsidRDefault="008209F7" w:rsidP="008209F7">
            <w:pPr>
              <w:pStyle w:val="Balk3"/>
            </w:pPr>
          </w:p>
          <w:p w:rsidR="008209F7" w:rsidRDefault="008209F7" w:rsidP="008209F7"/>
          <w:p w:rsidR="008209F7" w:rsidRPr="008209F7" w:rsidRDefault="008209F7" w:rsidP="008209F7">
            <w:pPr>
              <w:rPr>
                <w:b/>
                <w:bCs/>
                <w:color w:val="548AB7" w:themeColor="accent1" w:themeShade="BF"/>
              </w:rPr>
            </w:pPr>
          </w:p>
          <w:p w:rsidR="008209F7" w:rsidRDefault="008209F7" w:rsidP="008209F7"/>
          <w:p w:rsidR="008209F7" w:rsidRDefault="008209F7" w:rsidP="008209F7"/>
          <w:p w:rsidR="008209F7" w:rsidRDefault="008209F7" w:rsidP="008209F7"/>
          <w:p w:rsidR="008209F7" w:rsidRPr="004D3011" w:rsidRDefault="008209F7" w:rsidP="008209F7"/>
        </w:tc>
        <w:tc>
          <w:tcPr>
            <w:tcW w:w="629" w:type="dxa"/>
            <w:gridSpan w:val="2"/>
          </w:tcPr>
          <w:p w:rsidR="008209F7" w:rsidRDefault="008209F7" w:rsidP="008209F7">
            <w:pPr>
              <w:tabs>
                <w:tab w:val="left" w:pos="990"/>
              </w:tabs>
            </w:pPr>
          </w:p>
        </w:tc>
        <w:tc>
          <w:tcPr>
            <w:tcW w:w="6026" w:type="dxa"/>
            <w:gridSpan w:val="2"/>
          </w:tcPr>
          <w:p w:rsidR="008209F7" w:rsidRPr="004D3011" w:rsidRDefault="008209F7" w:rsidP="008209F7">
            <w:pPr>
              <w:rPr>
                <w:color w:val="FFFFFF" w:themeColor="background1"/>
              </w:rPr>
            </w:pPr>
          </w:p>
        </w:tc>
      </w:tr>
      <w:tr w:rsidR="008209F7" w:rsidTr="00463103">
        <w:trPr>
          <w:trHeight w:val="650"/>
        </w:trPr>
        <w:tc>
          <w:tcPr>
            <w:tcW w:w="3471" w:type="dxa"/>
          </w:tcPr>
          <w:p w:rsidR="008209F7" w:rsidRDefault="008209F7" w:rsidP="008209F7">
            <w:pPr>
              <w:pStyle w:val="Balk3"/>
            </w:pPr>
          </w:p>
        </w:tc>
        <w:tc>
          <w:tcPr>
            <w:tcW w:w="629" w:type="dxa"/>
            <w:gridSpan w:val="2"/>
          </w:tcPr>
          <w:p w:rsidR="008209F7" w:rsidRDefault="008209F7" w:rsidP="008209F7">
            <w:pPr>
              <w:tabs>
                <w:tab w:val="left" w:pos="990"/>
              </w:tabs>
            </w:pPr>
          </w:p>
        </w:tc>
        <w:tc>
          <w:tcPr>
            <w:tcW w:w="6026" w:type="dxa"/>
            <w:gridSpan w:val="2"/>
          </w:tcPr>
          <w:p w:rsidR="008209F7" w:rsidRDefault="008209F7" w:rsidP="008209F7">
            <w:pPr>
              <w:pStyle w:val="Balk2"/>
            </w:pPr>
          </w:p>
        </w:tc>
      </w:tr>
    </w:tbl>
    <w:p w:rsidR="0043117B" w:rsidRDefault="007760D4" w:rsidP="000C45FF">
      <w:pPr>
        <w:tabs>
          <w:tab w:val="left" w:pos="990"/>
        </w:tabs>
      </w:pPr>
    </w:p>
    <w:sectPr w:rsidR="0043117B" w:rsidSect="00AE7882">
      <w:headerReference w:type="default" r:id="rId10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0D4" w:rsidRDefault="007760D4" w:rsidP="000C45FF">
      <w:r>
        <w:separator/>
      </w:r>
    </w:p>
  </w:endnote>
  <w:endnote w:type="continuationSeparator" w:id="0">
    <w:p w:rsidR="007760D4" w:rsidRDefault="007760D4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0D4" w:rsidRDefault="007760D4" w:rsidP="000C45FF">
      <w:r>
        <w:separator/>
      </w:r>
    </w:p>
  </w:footnote>
  <w:footnote w:type="continuationSeparator" w:id="0">
    <w:p w:rsidR="007760D4" w:rsidRDefault="007760D4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5FF" w:rsidRDefault="000C45F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D6F4968" wp14:editId="5FE4A11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D53"/>
    <w:rsid w:val="00036450"/>
    <w:rsid w:val="00094499"/>
    <w:rsid w:val="000C45FF"/>
    <w:rsid w:val="000C50DD"/>
    <w:rsid w:val="000D7710"/>
    <w:rsid w:val="000E3FD1"/>
    <w:rsid w:val="00112054"/>
    <w:rsid w:val="00141D53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6CF7"/>
    <w:rsid w:val="00281FD5"/>
    <w:rsid w:val="0030481B"/>
    <w:rsid w:val="003156FC"/>
    <w:rsid w:val="003254B5"/>
    <w:rsid w:val="0037121F"/>
    <w:rsid w:val="003A6B7D"/>
    <w:rsid w:val="003B06CA"/>
    <w:rsid w:val="004071FC"/>
    <w:rsid w:val="00445947"/>
    <w:rsid w:val="00463103"/>
    <w:rsid w:val="004813B3"/>
    <w:rsid w:val="00496591"/>
    <w:rsid w:val="004C63E4"/>
    <w:rsid w:val="004D3011"/>
    <w:rsid w:val="005262AC"/>
    <w:rsid w:val="00554B8C"/>
    <w:rsid w:val="005E39D5"/>
    <w:rsid w:val="00600670"/>
    <w:rsid w:val="0062123A"/>
    <w:rsid w:val="00646E75"/>
    <w:rsid w:val="006771D0"/>
    <w:rsid w:val="006B147B"/>
    <w:rsid w:val="00715FCB"/>
    <w:rsid w:val="00743101"/>
    <w:rsid w:val="007760D4"/>
    <w:rsid w:val="007775E1"/>
    <w:rsid w:val="007867A0"/>
    <w:rsid w:val="007927F5"/>
    <w:rsid w:val="00802CA0"/>
    <w:rsid w:val="008209F7"/>
    <w:rsid w:val="0087258F"/>
    <w:rsid w:val="008858D6"/>
    <w:rsid w:val="009260CD"/>
    <w:rsid w:val="00952C25"/>
    <w:rsid w:val="00A2118D"/>
    <w:rsid w:val="00AD76E2"/>
    <w:rsid w:val="00AE7882"/>
    <w:rsid w:val="00B20152"/>
    <w:rsid w:val="00B359E4"/>
    <w:rsid w:val="00B57D98"/>
    <w:rsid w:val="00B70850"/>
    <w:rsid w:val="00BB5F24"/>
    <w:rsid w:val="00C066B6"/>
    <w:rsid w:val="00C27479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937C9"/>
    <w:rsid w:val="00DA1F4D"/>
    <w:rsid w:val="00DD172A"/>
    <w:rsid w:val="00DE181C"/>
    <w:rsid w:val="00E25A26"/>
    <w:rsid w:val="00E4381A"/>
    <w:rsid w:val="00E55D74"/>
    <w:rsid w:val="00EF4AF2"/>
    <w:rsid w:val="00F60274"/>
    <w:rsid w:val="00F65249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FAC41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\AppData\Local\Microsoft\Office\16.0\DTS\tr-TR%7b76D30018-DA4B-4543-A6C3-D209B7638787%7d\%7b551F4324-A5D9-4945-94BB-A4A6F01CA276%7dtf00546271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BC7BF4796834E72ABFF1238EBA016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70E3165-D79E-4F0E-B3BC-CDAD22B5EEAB}"/>
      </w:docPartPr>
      <w:docPartBody>
        <w:p w:rsidR="00902189" w:rsidRDefault="00A85DAA" w:rsidP="00A85DAA">
          <w:pPr>
            <w:pStyle w:val="BBC7BF4796834E72ABFF1238EBA0168C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D2DB1486703E4AD6B61A658B44BA58F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6935E91-515B-440A-9188-CA1D39A7BC4E}"/>
      </w:docPartPr>
      <w:docPartBody>
        <w:p w:rsidR="00902189" w:rsidRDefault="00A85DAA" w:rsidP="00A85DAA">
          <w:pPr>
            <w:pStyle w:val="D2DB1486703E4AD6B61A658B44BA58F7"/>
          </w:pPr>
          <w:r w:rsidRPr="00036450">
            <w:rPr>
              <w:lang w:bidi="tr-TR"/>
            </w:rPr>
            <w:t>İŞ TECRÜBESİ</w:t>
          </w:r>
        </w:p>
      </w:docPartBody>
    </w:docPart>
    <w:docPart>
      <w:docPartPr>
        <w:name w:val="B7E9AE6A8A574A0E9643A94E9BF4A45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159D6A7-F07F-43DC-916E-9705DB5E6814}"/>
      </w:docPartPr>
      <w:docPartBody>
        <w:p w:rsidR="00902189" w:rsidRDefault="00A85DAA" w:rsidP="00A85DAA">
          <w:pPr>
            <w:pStyle w:val="B7E9AE6A8A574A0E9643A94E9BF4A459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  <w:docPart>
      <w:docPartPr>
        <w:name w:val="F9BE8D410F274F4F8A83AC883E4644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F5E9AAF-8A09-48F8-AF15-C0F8B267A4CE}"/>
      </w:docPartPr>
      <w:docPartBody>
        <w:p w:rsidR="00902189" w:rsidRDefault="00A85DAA" w:rsidP="00A85DAA">
          <w:pPr>
            <w:pStyle w:val="F9BE8D410F274F4F8A83AC883E46442C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6B83FB7729734FDBBA8951AEB933A9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2ED5644-DCFB-4B8D-8E98-1E32D797D158}"/>
      </w:docPartPr>
      <w:docPartBody>
        <w:p w:rsidR="00902189" w:rsidRDefault="00A85DAA" w:rsidP="00A85DAA">
          <w:pPr>
            <w:pStyle w:val="6B83FB7729734FDBBA8951AEB933A940"/>
          </w:pPr>
          <w:r w:rsidRPr="004D3011">
            <w:rPr>
              <w:lang w:bidi="tr-TR"/>
            </w:rPr>
            <w:t>TELEFON: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DAA"/>
    <w:rsid w:val="006200A3"/>
    <w:rsid w:val="00734A41"/>
    <w:rsid w:val="00902189"/>
    <w:rsid w:val="00A85DAA"/>
    <w:rsid w:val="00C2756B"/>
    <w:rsid w:val="00FC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rsid w:val="00A85DAA"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62741890781495F89F6D99EF08912F2">
    <w:name w:val="062741890781495F89F6D99EF08912F2"/>
  </w:style>
  <w:style w:type="paragraph" w:customStyle="1" w:styleId="3890B009CA3A42D1973EE21E7F702F7D">
    <w:name w:val="3890B009CA3A42D1973EE21E7F702F7D"/>
  </w:style>
  <w:style w:type="paragraph" w:customStyle="1" w:styleId="35389D9253294E738B0B7FFD2DAE83F3">
    <w:name w:val="35389D9253294E738B0B7FFD2DAE83F3"/>
  </w:style>
  <w:style w:type="paragraph" w:customStyle="1" w:styleId="2FCAC1F55E0742A880DB552EC39DE33F">
    <w:name w:val="2FCAC1F55E0742A880DB552EC39DE33F"/>
  </w:style>
  <w:style w:type="paragraph" w:customStyle="1" w:styleId="2E9F709697B44C1382DDA91AD66B9F8C">
    <w:name w:val="2E9F709697B44C1382DDA91AD66B9F8C"/>
  </w:style>
  <w:style w:type="paragraph" w:customStyle="1" w:styleId="19176F0E5D9B42D5B2B6451C32FA5F48">
    <w:name w:val="19176F0E5D9B42D5B2B6451C32FA5F48"/>
  </w:style>
  <w:style w:type="paragraph" w:customStyle="1" w:styleId="9C02E032745748E7AE6B861C7DEBADB1">
    <w:name w:val="9C02E032745748E7AE6B861C7DEBADB1"/>
  </w:style>
  <w:style w:type="paragraph" w:customStyle="1" w:styleId="7F38361669C443F8A53C6501B4B7530D">
    <w:name w:val="7F38361669C443F8A53C6501B4B7530D"/>
  </w:style>
  <w:style w:type="paragraph" w:customStyle="1" w:styleId="64C3A7C165354D50B7BE45AD2D72B49C">
    <w:name w:val="64C3A7C165354D50B7BE45AD2D72B49C"/>
  </w:style>
  <w:style w:type="paragraph" w:customStyle="1" w:styleId="E11C96231C214AC4B5D1049AA5DFC6AA">
    <w:name w:val="E11C96231C214AC4B5D1049AA5DFC6AA"/>
  </w:style>
  <w:style w:type="character" w:styleId="Kpr">
    <w:name w:val="Hyperlink"/>
    <w:basedOn w:val="VarsaylanParagrafYazTipi"/>
    <w:uiPriority w:val="99"/>
    <w:unhideWhenUsed/>
    <w:rsid w:val="00A85DAA"/>
    <w:rPr>
      <w:color w:val="C45911" w:themeColor="accent2" w:themeShade="BF"/>
      <w:u w:val="single"/>
    </w:rPr>
  </w:style>
  <w:style w:type="paragraph" w:customStyle="1" w:styleId="195FE9276DC5467188491535786201F3">
    <w:name w:val="195FE9276DC5467188491535786201F3"/>
  </w:style>
  <w:style w:type="paragraph" w:customStyle="1" w:styleId="FEFD0FED1CD449C9B4DACC961019F4E3">
    <w:name w:val="FEFD0FED1CD449C9B4DACC961019F4E3"/>
  </w:style>
  <w:style w:type="paragraph" w:customStyle="1" w:styleId="D764FF4380CF4CC68F5067AE2D7095EC">
    <w:name w:val="D764FF4380CF4CC68F5067AE2D7095EC"/>
  </w:style>
  <w:style w:type="paragraph" w:customStyle="1" w:styleId="0DBB24F4896240A2A3C7204A00B6DD4F">
    <w:name w:val="0DBB24F4896240A2A3C7204A00B6DD4F"/>
  </w:style>
  <w:style w:type="paragraph" w:customStyle="1" w:styleId="668D91C2493945DAA1B688C709656B6E">
    <w:name w:val="668D91C2493945DAA1B688C709656B6E"/>
  </w:style>
  <w:style w:type="paragraph" w:customStyle="1" w:styleId="4824875A5D8A4D3D8E573506599C016A">
    <w:name w:val="4824875A5D8A4D3D8E573506599C016A"/>
  </w:style>
  <w:style w:type="paragraph" w:customStyle="1" w:styleId="A6BC4665125A49D3A6C22B8D62EA0AFE">
    <w:name w:val="A6BC4665125A49D3A6C22B8D62EA0AFE"/>
  </w:style>
  <w:style w:type="paragraph" w:customStyle="1" w:styleId="7E987137A3D847A5A336D3F664ED2712">
    <w:name w:val="7E987137A3D847A5A336D3F664ED2712"/>
  </w:style>
  <w:style w:type="paragraph" w:customStyle="1" w:styleId="0EC66427106C4E7FA08D63C5F9150E64">
    <w:name w:val="0EC66427106C4E7FA08D63C5F9150E64"/>
  </w:style>
  <w:style w:type="paragraph" w:customStyle="1" w:styleId="3F4DA1A3C58044D2BFF2A3BF7398A4F8">
    <w:name w:val="3F4DA1A3C58044D2BFF2A3BF7398A4F8"/>
  </w:style>
  <w:style w:type="paragraph" w:customStyle="1" w:styleId="BD349078DBAC42EC92C2015F3363075E">
    <w:name w:val="BD349078DBAC42EC92C2015F3363075E"/>
  </w:style>
  <w:style w:type="paragraph" w:customStyle="1" w:styleId="AC569DBC1ADD4540BAAB1D235F4117EE">
    <w:name w:val="AC569DBC1ADD4540BAAB1D235F4117EE"/>
  </w:style>
  <w:style w:type="paragraph" w:customStyle="1" w:styleId="7E83472E5AA744E28D8FA1198422B2F2">
    <w:name w:val="7E83472E5AA744E28D8FA1198422B2F2"/>
  </w:style>
  <w:style w:type="paragraph" w:customStyle="1" w:styleId="B49983D88B874F1DA4E3CEB9DA38307E">
    <w:name w:val="B49983D88B874F1DA4E3CEB9DA38307E"/>
  </w:style>
  <w:style w:type="paragraph" w:customStyle="1" w:styleId="A7561834CDF4478BBB2D1AE3B60CBB3F">
    <w:name w:val="A7561834CDF4478BBB2D1AE3B60CBB3F"/>
  </w:style>
  <w:style w:type="paragraph" w:customStyle="1" w:styleId="943AE6F1A0C243B1B6EDEC9FFEA46BDA">
    <w:name w:val="943AE6F1A0C243B1B6EDEC9FFEA46BDA"/>
  </w:style>
  <w:style w:type="paragraph" w:customStyle="1" w:styleId="94193A2D4D4E43E8818AD6DEBBE92EB1">
    <w:name w:val="94193A2D4D4E43E8818AD6DEBBE92EB1"/>
  </w:style>
  <w:style w:type="paragraph" w:customStyle="1" w:styleId="D0DB0C32BA6C419AB57DB07E19F47BA5">
    <w:name w:val="D0DB0C32BA6C419AB57DB07E19F47BA5"/>
  </w:style>
  <w:style w:type="paragraph" w:customStyle="1" w:styleId="F20FC51C0FCF40AEB5C1E0666A515EFC">
    <w:name w:val="F20FC51C0FCF40AEB5C1E0666A515EFC"/>
  </w:style>
  <w:style w:type="paragraph" w:customStyle="1" w:styleId="F1350036BDDA4B39B4C2046D9498AAA2">
    <w:name w:val="F1350036BDDA4B39B4C2046D9498AAA2"/>
  </w:style>
  <w:style w:type="paragraph" w:customStyle="1" w:styleId="A80D43F67A6049109BD241E771DBFDD2">
    <w:name w:val="A80D43F67A6049109BD241E771DBFDD2"/>
  </w:style>
  <w:style w:type="paragraph" w:customStyle="1" w:styleId="FFADC611263F425CB8FFD71D3FF4F095">
    <w:name w:val="FFADC611263F425CB8FFD71D3FF4F095"/>
  </w:style>
  <w:style w:type="paragraph" w:customStyle="1" w:styleId="F085455F8ABF4E939D700D2E76F8AAF0">
    <w:name w:val="F085455F8ABF4E939D700D2E76F8AAF0"/>
  </w:style>
  <w:style w:type="paragraph" w:customStyle="1" w:styleId="9A899A6E383E4F0E9E094E8A9E3E1F33">
    <w:name w:val="9A899A6E383E4F0E9E094E8A9E3E1F33"/>
  </w:style>
  <w:style w:type="paragraph" w:customStyle="1" w:styleId="78F9746C05BA464FBB2B1A8154C50B8D">
    <w:name w:val="78F9746C05BA464FBB2B1A8154C50B8D"/>
  </w:style>
  <w:style w:type="paragraph" w:customStyle="1" w:styleId="B0565D7A865540E3B8D3AFC30E33678F">
    <w:name w:val="B0565D7A865540E3B8D3AFC30E33678F"/>
  </w:style>
  <w:style w:type="paragraph" w:customStyle="1" w:styleId="D839D4CBE7624A43A451D1C5743A580E">
    <w:name w:val="D839D4CBE7624A43A451D1C5743A580E"/>
  </w:style>
  <w:style w:type="paragraph" w:customStyle="1" w:styleId="A55F1123B07C46DDAEE0DA0BB0230B8B">
    <w:name w:val="A55F1123B07C46DDAEE0DA0BB0230B8B"/>
  </w:style>
  <w:style w:type="paragraph" w:customStyle="1" w:styleId="FDB84294A0B34F7D81B80E8D2250BDEF">
    <w:name w:val="FDB84294A0B34F7D81B80E8D2250BDEF"/>
  </w:style>
  <w:style w:type="paragraph" w:customStyle="1" w:styleId="85E8A5C9D52D4B10B3B76A2704B052B6">
    <w:name w:val="85E8A5C9D52D4B10B3B76A2704B052B6"/>
  </w:style>
  <w:style w:type="character" w:customStyle="1" w:styleId="Balk2Char">
    <w:name w:val="Başlık 2 Char"/>
    <w:basedOn w:val="VarsaylanParagrafYazTipi"/>
    <w:link w:val="Balk2"/>
    <w:uiPriority w:val="9"/>
    <w:rsid w:val="00A85DAA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5E34B5DD80904BF5BFFF4511B8CCA602">
    <w:name w:val="5E34B5DD80904BF5BFFF4511B8CCA602"/>
  </w:style>
  <w:style w:type="paragraph" w:customStyle="1" w:styleId="103F7888D78C40808B29BEF4420C3BDB">
    <w:name w:val="103F7888D78C40808B29BEF4420C3BDB"/>
    <w:rsid w:val="00A85DAA"/>
  </w:style>
  <w:style w:type="paragraph" w:customStyle="1" w:styleId="D8BB186785F54AE9B640F5519B56B02E">
    <w:name w:val="D8BB186785F54AE9B640F5519B56B02E"/>
    <w:rsid w:val="00A85DAA"/>
  </w:style>
  <w:style w:type="paragraph" w:customStyle="1" w:styleId="1E530A6CA8964EE0B2F694ED3B1AB5BA">
    <w:name w:val="1E530A6CA8964EE0B2F694ED3B1AB5BA"/>
    <w:rsid w:val="00A85DAA"/>
  </w:style>
  <w:style w:type="paragraph" w:customStyle="1" w:styleId="C13A85BB5C234100804510D042188675">
    <w:name w:val="C13A85BB5C234100804510D042188675"/>
    <w:rsid w:val="00A85DAA"/>
  </w:style>
  <w:style w:type="paragraph" w:customStyle="1" w:styleId="875E5E1B8C534F55836357E59C79ABC2">
    <w:name w:val="875E5E1B8C534F55836357E59C79ABC2"/>
    <w:rsid w:val="00A85DAA"/>
  </w:style>
  <w:style w:type="paragraph" w:customStyle="1" w:styleId="CC0AF12362364D06ACF835524C861334">
    <w:name w:val="CC0AF12362364D06ACF835524C861334"/>
    <w:rsid w:val="00A85DAA"/>
  </w:style>
  <w:style w:type="paragraph" w:customStyle="1" w:styleId="DD138127753B4E64916DE99D78CAC79E">
    <w:name w:val="DD138127753B4E64916DE99D78CAC79E"/>
    <w:rsid w:val="00A85DAA"/>
  </w:style>
  <w:style w:type="paragraph" w:customStyle="1" w:styleId="8BF2CC250CCB4F14A9E40C98EAD7F93F">
    <w:name w:val="8BF2CC250CCB4F14A9E40C98EAD7F93F"/>
    <w:rsid w:val="00A85DAA"/>
  </w:style>
  <w:style w:type="paragraph" w:customStyle="1" w:styleId="0B003E03EAF54789AAA7DBEF617DBC68">
    <w:name w:val="0B003E03EAF54789AAA7DBEF617DBC68"/>
    <w:rsid w:val="00A85DAA"/>
  </w:style>
  <w:style w:type="paragraph" w:customStyle="1" w:styleId="0490676013AF4420BEEFA6104A18DB1A">
    <w:name w:val="0490676013AF4420BEEFA6104A18DB1A"/>
    <w:rsid w:val="00A85DAA"/>
  </w:style>
  <w:style w:type="paragraph" w:customStyle="1" w:styleId="7C88F8A1C752407487EB0E176A55DA68">
    <w:name w:val="7C88F8A1C752407487EB0E176A55DA68"/>
    <w:rsid w:val="00A85DAA"/>
  </w:style>
  <w:style w:type="paragraph" w:customStyle="1" w:styleId="3ACDCB1393D14E2A8BEB4EDE8EF88322">
    <w:name w:val="3ACDCB1393D14E2A8BEB4EDE8EF88322"/>
    <w:rsid w:val="00A85DAA"/>
  </w:style>
  <w:style w:type="paragraph" w:customStyle="1" w:styleId="10E21038719343A79167AAE6617E786B">
    <w:name w:val="10E21038719343A79167AAE6617E786B"/>
    <w:rsid w:val="00A85DAA"/>
  </w:style>
  <w:style w:type="paragraph" w:customStyle="1" w:styleId="5BEA2AD36FBB4E6B975A4BF07D325631">
    <w:name w:val="5BEA2AD36FBB4E6B975A4BF07D325631"/>
    <w:rsid w:val="00A85DAA"/>
  </w:style>
  <w:style w:type="paragraph" w:customStyle="1" w:styleId="30228ECBB5584B6E845770BA8B4E8D65">
    <w:name w:val="30228ECBB5584B6E845770BA8B4E8D65"/>
    <w:rsid w:val="00A85DAA"/>
  </w:style>
  <w:style w:type="paragraph" w:customStyle="1" w:styleId="65A1279D6A9148BAA8A52FE9579AC01E">
    <w:name w:val="65A1279D6A9148BAA8A52FE9579AC01E"/>
    <w:rsid w:val="00A85DAA"/>
  </w:style>
  <w:style w:type="paragraph" w:customStyle="1" w:styleId="313047FB20D940E1B1DE69CD702E7634">
    <w:name w:val="313047FB20D940E1B1DE69CD702E7634"/>
    <w:rsid w:val="00A85DAA"/>
  </w:style>
  <w:style w:type="paragraph" w:customStyle="1" w:styleId="920A39C131ED46D89F1889C67AD22BA1">
    <w:name w:val="920A39C131ED46D89F1889C67AD22BA1"/>
    <w:rsid w:val="00A85DAA"/>
  </w:style>
  <w:style w:type="paragraph" w:customStyle="1" w:styleId="A2B7800FFDBE48EBBF1EE647087FEE12">
    <w:name w:val="A2B7800FFDBE48EBBF1EE647087FEE12"/>
    <w:rsid w:val="00A85DAA"/>
  </w:style>
  <w:style w:type="paragraph" w:customStyle="1" w:styleId="FF95750DEF6B4E81B7D77613EA0D2E74">
    <w:name w:val="FF95750DEF6B4E81B7D77613EA0D2E74"/>
    <w:rsid w:val="00A85DAA"/>
  </w:style>
  <w:style w:type="paragraph" w:customStyle="1" w:styleId="732983C9A71C4786BB72A5FD55755CAD">
    <w:name w:val="732983C9A71C4786BB72A5FD55755CAD"/>
    <w:rsid w:val="00A85DAA"/>
  </w:style>
  <w:style w:type="paragraph" w:customStyle="1" w:styleId="19DE863D1BC94C7089292B2DDACC3F8D">
    <w:name w:val="19DE863D1BC94C7089292B2DDACC3F8D"/>
    <w:rsid w:val="00A85DAA"/>
  </w:style>
  <w:style w:type="paragraph" w:customStyle="1" w:styleId="43ABEA1F7283482B96EEE06073A51E48">
    <w:name w:val="43ABEA1F7283482B96EEE06073A51E48"/>
    <w:rsid w:val="00A85DAA"/>
  </w:style>
  <w:style w:type="paragraph" w:customStyle="1" w:styleId="B9E4B09B8C0A496A9446B13F59E34313">
    <w:name w:val="B9E4B09B8C0A496A9446B13F59E34313"/>
    <w:rsid w:val="00A85DAA"/>
  </w:style>
  <w:style w:type="paragraph" w:customStyle="1" w:styleId="E33BC02B8ACF44569C1C18F97EB6C707">
    <w:name w:val="E33BC02B8ACF44569C1C18F97EB6C707"/>
    <w:rsid w:val="00A85DAA"/>
  </w:style>
  <w:style w:type="paragraph" w:customStyle="1" w:styleId="BBC7BF4796834E72ABFF1238EBA0168C">
    <w:name w:val="BBC7BF4796834E72ABFF1238EBA0168C"/>
    <w:rsid w:val="00A85DAA"/>
  </w:style>
  <w:style w:type="paragraph" w:customStyle="1" w:styleId="D2DB1486703E4AD6B61A658B44BA58F7">
    <w:name w:val="D2DB1486703E4AD6B61A658B44BA58F7"/>
    <w:rsid w:val="00A85DAA"/>
  </w:style>
  <w:style w:type="paragraph" w:customStyle="1" w:styleId="B7E9AE6A8A574A0E9643A94E9BF4A459">
    <w:name w:val="B7E9AE6A8A574A0E9643A94E9BF4A459"/>
    <w:rsid w:val="00A85DAA"/>
  </w:style>
  <w:style w:type="paragraph" w:customStyle="1" w:styleId="20BD49DEFBAD45DFBD2375B648070905">
    <w:name w:val="20BD49DEFBAD45DFBD2375B648070905"/>
    <w:rsid w:val="00A85DAA"/>
  </w:style>
  <w:style w:type="paragraph" w:customStyle="1" w:styleId="F8DFE781D29B43B989725EF762970625">
    <w:name w:val="F8DFE781D29B43B989725EF762970625"/>
    <w:rsid w:val="00A85DAA"/>
  </w:style>
  <w:style w:type="paragraph" w:customStyle="1" w:styleId="F9BE8D410F274F4F8A83AC883E46442C">
    <w:name w:val="F9BE8D410F274F4F8A83AC883E46442C"/>
    <w:rsid w:val="00A85DAA"/>
  </w:style>
  <w:style w:type="paragraph" w:customStyle="1" w:styleId="6B83FB7729734FDBBA8951AEB933A940">
    <w:name w:val="6B83FB7729734FDBBA8951AEB933A940"/>
    <w:rsid w:val="00A85DAA"/>
  </w:style>
  <w:style w:type="paragraph" w:customStyle="1" w:styleId="286C425F552D49BA8C7FBBD0FBE389DE">
    <w:name w:val="286C425F552D49BA8C7FBBD0FBE389DE"/>
    <w:rsid w:val="00A85DAA"/>
  </w:style>
  <w:style w:type="paragraph" w:customStyle="1" w:styleId="AD3A378837EA486387145EB100CA14C3">
    <w:name w:val="AD3A378837EA486387145EB100CA14C3"/>
    <w:rsid w:val="00A85DAA"/>
  </w:style>
  <w:style w:type="paragraph" w:customStyle="1" w:styleId="6AA2155361904DF7B426F36C93DA74B4">
    <w:name w:val="6AA2155361904DF7B426F36C93DA74B4"/>
    <w:rsid w:val="00A85DAA"/>
  </w:style>
  <w:style w:type="paragraph" w:customStyle="1" w:styleId="41F59FF4E65F46F6BE000E827D437467">
    <w:name w:val="41F59FF4E65F46F6BE000E827D437467"/>
    <w:rsid w:val="00A85DAA"/>
  </w:style>
  <w:style w:type="paragraph" w:customStyle="1" w:styleId="D904CA7806F84EE6B6E167FD4D1036AB">
    <w:name w:val="D904CA7806F84EE6B6E167FD4D1036AB"/>
    <w:rsid w:val="00A85D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{551F4324-A5D9-4945-94BB-A4A6F01CA276}tf00546271_win32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2020-12-31T13:27:00Z</dcterms:created>
  <dcterms:modified xsi:type="dcterms:W3CDTF">2021-01-28T18:06:00Z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