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3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720"/>
        <w:gridCol w:w="6183"/>
      </w:tblGrid>
      <w:tr w:rsidR="001B2ABD" w:rsidTr="00AE7882">
        <w:trPr>
          <w:trHeight w:val="4410"/>
        </w:trPr>
        <w:tc>
          <w:tcPr>
            <w:tcW w:w="3600" w:type="dxa"/>
            <w:vAlign w:val="bottom"/>
          </w:tcPr>
          <w:p w:rsidR="001B53CD" w:rsidRDefault="001B53CD" w:rsidP="007843A8">
            <w:pPr>
              <w:tabs>
                <w:tab w:val="left" w:pos="990"/>
              </w:tabs>
              <w:jc w:val="center"/>
            </w:pPr>
          </w:p>
          <w:p w:rsidR="001B53CD" w:rsidRDefault="001B53CD" w:rsidP="007843A8">
            <w:pPr>
              <w:tabs>
                <w:tab w:val="left" w:pos="990"/>
              </w:tabs>
              <w:jc w:val="center"/>
            </w:pPr>
          </w:p>
          <w:p w:rsidR="001B53CD" w:rsidRDefault="001B53CD" w:rsidP="007843A8">
            <w:pPr>
              <w:tabs>
                <w:tab w:val="left" w:pos="990"/>
              </w:tabs>
              <w:jc w:val="center"/>
            </w:pPr>
          </w:p>
          <w:p w:rsidR="001B53CD" w:rsidRDefault="001B53CD" w:rsidP="007843A8">
            <w:pPr>
              <w:tabs>
                <w:tab w:val="left" w:pos="990"/>
              </w:tabs>
              <w:jc w:val="center"/>
            </w:pPr>
          </w:p>
          <w:p w:rsidR="001B53CD" w:rsidRDefault="001B53CD" w:rsidP="007843A8">
            <w:pPr>
              <w:tabs>
                <w:tab w:val="left" w:pos="990"/>
              </w:tabs>
              <w:jc w:val="center"/>
            </w:pPr>
          </w:p>
          <w:p w:rsidR="001B53CD" w:rsidRDefault="001B53CD" w:rsidP="007843A8">
            <w:pPr>
              <w:tabs>
                <w:tab w:val="left" w:pos="990"/>
              </w:tabs>
              <w:jc w:val="center"/>
            </w:pPr>
          </w:p>
          <w:p w:rsidR="001B53CD" w:rsidRDefault="001B53CD" w:rsidP="007843A8">
            <w:pPr>
              <w:tabs>
                <w:tab w:val="left" w:pos="990"/>
              </w:tabs>
              <w:jc w:val="center"/>
            </w:pPr>
          </w:p>
          <w:p w:rsidR="001B53CD" w:rsidRDefault="001B53CD" w:rsidP="007843A8">
            <w:pPr>
              <w:tabs>
                <w:tab w:val="left" w:pos="990"/>
              </w:tabs>
              <w:jc w:val="center"/>
            </w:pPr>
          </w:p>
          <w:p w:rsidR="007843A8" w:rsidRDefault="008E0F06" w:rsidP="007843A8">
            <w:pPr>
              <w:tabs>
                <w:tab w:val="left" w:pos="990"/>
              </w:tabs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45053" cy="2063509"/>
                  <wp:effectExtent l="0" t="0" r="0" b="38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Görsel 2023-06-08 saat 12.02.30.jpg"/>
                          <pic:cNvPicPr/>
                        </pic:nvPicPr>
                        <pic:blipFill>
                          <a:blip r:embed="rId9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5053" cy="2063509"/>
                          </a:xfrm>
                          <a:prstGeom prst="flowChartConnector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43A8" w:rsidRDefault="007843A8" w:rsidP="007843A8">
            <w:pPr>
              <w:tabs>
                <w:tab w:val="left" w:pos="990"/>
              </w:tabs>
              <w:jc w:val="center"/>
            </w:pPr>
          </w:p>
          <w:p w:rsidR="007843A8" w:rsidRPr="001B53CD" w:rsidRDefault="001B53CD" w:rsidP="001B2ABD">
            <w:pPr>
              <w:tabs>
                <w:tab w:val="left" w:pos="9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53CD">
              <w:rPr>
                <w:rFonts w:ascii="Times New Roman" w:hAnsi="Times New Roman" w:cs="Times New Roman"/>
                <w:b/>
                <w:sz w:val="28"/>
                <w:szCs w:val="28"/>
              </w:rPr>
              <w:t>BİRSEN US</w:t>
            </w:r>
          </w:p>
          <w:p w:rsidR="007843A8" w:rsidRDefault="007843A8" w:rsidP="001B2ABD">
            <w:pPr>
              <w:tabs>
                <w:tab w:val="left" w:pos="990"/>
              </w:tabs>
              <w:jc w:val="center"/>
            </w:pPr>
          </w:p>
          <w:p w:rsidR="007843A8" w:rsidRDefault="007843A8" w:rsidP="001B2ABD">
            <w:pPr>
              <w:tabs>
                <w:tab w:val="left" w:pos="990"/>
              </w:tabs>
              <w:jc w:val="center"/>
            </w:pPr>
          </w:p>
          <w:p w:rsidR="007843A8" w:rsidRDefault="007843A8" w:rsidP="007843A8">
            <w:pPr>
              <w:tabs>
                <w:tab w:val="left" w:pos="990"/>
              </w:tabs>
            </w:pPr>
          </w:p>
          <w:p w:rsidR="007843A8" w:rsidRDefault="007843A8" w:rsidP="00147DDF">
            <w:pPr>
              <w:tabs>
                <w:tab w:val="left" w:pos="990"/>
              </w:tabs>
            </w:pPr>
          </w:p>
          <w:p w:rsidR="007843A8" w:rsidRDefault="007843A8" w:rsidP="00147DDF">
            <w:pPr>
              <w:tabs>
                <w:tab w:val="left" w:pos="990"/>
              </w:tabs>
            </w:pPr>
          </w:p>
          <w:p w:rsidR="00147DDF" w:rsidRDefault="00147DDF" w:rsidP="00147DDF">
            <w:pPr>
              <w:tabs>
                <w:tab w:val="left" w:pos="990"/>
              </w:tabs>
            </w:pPr>
          </w:p>
        </w:tc>
        <w:tc>
          <w:tcPr>
            <w:tcW w:w="720" w:type="dxa"/>
          </w:tcPr>
          <w:p w:rsidR="001B2ABD" w:rsidRPr="00F067FB" w:rsidRDefault="001B2ABD" w:rsidP="000C45FF">
            <w:pPr>
              <w:tabs>
                <w:tab w:val="left" w:pos="990"/>
              </w:tabs>
              <w:rPr>
                <w:sz w:val="28"/>
                <w:szCs w:val="28"/>
              </w:rPr>
            </w:pPr>
          </w:p>
        </w:tc>
        <w:tc>
          <w:tcPr>
            <w:tcW w:w="6183" w:type="dxa"/>
            <w:vAlign w:val="bottom"/>
          </w:tcPr>
          <w:p w:rsidR="007843A8" w:rsidRDefault="007843A8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43A8" w:rsidRDefault="001B53CD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Eğitimler</w:t>
            </w:r>
          </w:p>
          <w:p w:rsidR="001B53CD" w:rsidRDefault="001B53CD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53CD" w:rsidRDefault="001B53CD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Eyl 2019 – Tem 2023</w:t>
            </w:r>
          </w:p>
          <w:p w:rsidR="007843A8" w:rsidRDefault="007843A8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271B" w:rsidRPr="0034271B" w:rsidRDefault="0034271B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27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4271B" w:rsidRDefault="0034271B" w:rsidP="00F067FB"/>
          <w:p w:rsidR="0034271B" w:rsidRDefault="0034271B" w:rsidP="00F0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Akdeniz Üniversitesi Halkla İlişk</w:t>
            </w:r>
            <w:r w:rsidR="00DF62EC">
              <w:rPr>
                <w:rFonts w:ascii="Times New Roman" w:hAnsi="Times New Roman" w:cs="Times New Roman"/>
                <w:sz w:val="24"/>
                <w:szCs w:val="24"/>
              </w:rPr>
              <w:t xml:space="preserve">iler ve Tanıtım Bölümü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 se</w:t>
            </w:r>
            <w:r w:rsidR="00DF62EC">
              <w:rPr>
                <w:rFonts w:ascii="Times New Roman" w:hAnsi="Times New Roman" w:cs="Times New Roman"/>
                <w:sz w:val="24"/>
                <w:szCs w:val="24"/>
              </w:rPr>
              <w:t xml:space="preserve">nesi </w:t>
            </w:r>
            <w:proofErr w:type="spellStart"/>
            <w:proofErr w:type="gramStart"/>
            <w:r w:rsidR="00DF62EC">
              <w:rPr>
                <w:rFonts w:ascii="Times New Roman" w:hAnsi="Times New Roman" w:cs="Times New Roman"/>
                <w:sz w:val="24"/>
                <w:szCs w:val="24"/>
              </w:rPr>
              <w:t>mezunuyum.Eğitim</w:t>
            </w:r>
            <w:proofErr w:type="spellEnd"/>
            <w:proofErr w:type="gramEnd"/>
            <w:r w:rsidR="00DF62EC">
              <w:rPr>
                <w:rFonts w:ascii="Times New Roman" w:hAnsi="Times New Roman" w:cs="Times New Roman"/>
                <w:sz w:val="24"/>
                <w:szCs w:val="24"/>
              </w:rPr>
              <w:t xml:space="preserve"> sürecim boyunca edindiğim deneyimler ve kişisel özelliklerime uygun Kurumunuzun gelişmesine katkı sağlayabileceğim bu pozisyonda çalışma isteğimi belirtmek </w:t>
            </w:r>
            <w:proofErr w:type="spellStart"/>
            <w:r w:rsidR="00DF62EC">
              <w:rPr>
                <w:rFonts w:ascii="Times New Roman" w:hAnsi="Times New Roman" w:cs="Times New Roman"/>
                <w:sz w:val="24"/>
                <w:szCs w:val="24"/>
              </w:rPr>
              <w:t>isterim.eğitim</w:t>
            </w:r>
            <w:proofErr w:type="spellEnd"/>
            <w:r w:rsidR="00DF62EC">
              <w:rPr>
                <w:rFonts w:ascii="Times New Roman" w:hAnsi="Times New Roman" w:cs="Times New Roman"/>
                <w:sz w:val="24"/>
                <w:szCs w:val="24"/>
              </w:rPr>
              <w:t xml:space="preserve"> sürecim içerisinde çeşitli projeler içerisinde yer </w:t>
            </w:r>
            <w:proofErr w:type="spellStart"/>
            <w:r w:rsidR="00DF62EC">
              <w:rPr>
                <w:rFonts w:ascii="Times New Roman" w:hAnsi="Times New Roman" w:cs="Times New Roman"/>
                <w:sz w:val="24"/>
                <w:szCs w:val="24"/>
              </w:rPr>
              <w:t>aldım.Aldığım</w:t>
            </w:r>
            <w:proofErr w:type="spellEnd"/>
            <w:r w:rsidR="00DF62EC">
              <w:rPr>
                <w:rFonts w:ascii="Times New Roman" w:hAnsi="Times New Roman" w:cs="Times New Roman"/>
                <w:sz w:val="24"/>
                <w:szCs w:val="24"/>
              </w:rPr>
              <w:t xml:space="preserve"> projeler sayesinde proje </w:t>
            </w:r>
            <w:proofErr w:type="spellStart"/>
            <w:r w:rsidR="00DF62EC">
              <w:rPr>
                <w:rFonts w:ascii="Times New Roman" w:hAnsi="Times New Roman" w:cs="Times New Roman"/>
                <w:sz w:val="24"/>
                <w:szCs w:val="24"/>
              </w:rPr>
              <w:t>yönetimi,planlama</w:t>
            </w:r>
            <w:proofErr w:type="spellEnd"/>
            <w:r w:rsidR="00DF62EC">
              <w:rPr>
                <w:rFonts w:ascii="Times New Roman" w:hAnsi="Times New Roman" w:cs="Times New Roman"/>
                <w:sz w:val="24"/>
                <w:szCs w:val="24"/>
              </w:rPr>
              <w:t xml:space="preserve"> ve takım çalışması konularında kendimi geliştirme fırsatı </w:t>
            </w:r>
            <w:proofErr w:type="spellStart"/>
            <w:r w:rsidR="00DF62EC">
              <w:rPr>
                <w:rFonts w:ascii="Times New Roman" w:hAnsi="Times New Roman" w:cs="Times New Roman"/>
                <w:sz w:val="24"/>
                <w:szCs w:val="24"/>
              </w:rPr>
              <w:t>buldum.Size</w:t>
            </w:r>
            <w:proofErr w:type="spellEnd"/>
            <w:r w:rsidR="00DF62EC">
              <w:rPr>
                <w:rFonts w:ascii="Times New Roman" w:hAnsi="Times New Roman" w:cs="Times New Roman"/>
                <w:sz w:val="24"/>
                <w:szCs w:val="24"/>
              </w:rPr>
              <w:t xml:space="preserve"> katkı sağlamam ve kendimi geliştirme fırsatı elde etmem için değerlendirmenizi çok ister</w:t>
            </w:r>
            <w:r w:rsidR="007843A8">
              <w:rPr>
                <w:rFonts w:ascii="Times New Roman" w:hAnsi="Times New Roman" w:cs="Times New Roman"/>
                <w:sz w:val="24"/>
                <w:szCs w:val="24"/>
              </w:rPr>
              <w:t>im.</w:t>
            </w:r>
          </w:p>
          <w:p w:rsidR="001B53CD" w:rsidRDefault="001B53CD" w:rsidP="00F06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3CD" w:rsidRPr="001B53CD" w:rsidRDefault="001B53CD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53CD">
              <w:rPr>
                <w:rFonts w:ascii="Times New Roman" w:hAnsi="Times New Roman" w:cs="Times New Roman"/>
                <w:b/>
                <w:sz w:val="28"/>
                <w:szCs w:val="28"/>
              </w:rPr>
              <w:t>Nis 2024 – May 2024</w:t>
            </w:r>
          </w:p>
          <w:p w:rsidR="0034271B" w:rsidRDefault="0034271B" w:rsidP="00F067FB"/>
          <w:p w:rsidR="001B53CD" w:rsidRPr="001B53CD" w:rsidRDefault="001B53CD" w:rsidP="00F0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3CD">
              <w:rPr>
                <w:rFonts w:ascii="Times New Roman" w:hAnsi="Times New Roman" w:cs="Times New Roman"/>
                <w:sz w:val="24"/>
                <w:szCs w:val="24"/>
              </w:rPr>
              <w:t>Banka Eğitimi</w:t>
            </w:r>
          </w:p>
          <w:p w:rsidR="001B53CD" w:rsidRPr="001B53CD" w:rsidRDefault="001B53CD" w:rsidP="00F0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3CD">
              <w:rPr>
                <w:rFonts w:ascii="Times New Roman" w:hAnsi="Times New Roman" w:cs="Times New Roman"/>
                <w:sz w:val="24"/>
                <w:szCs w:val="24"/>
              </w:rPr>
              <w:t>Qnb</w:t>
            </w:r>
            <w:proofErr w:type="spellEnd"/>
            <w:r w:rsidRPr="001B53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B53CD">
              <w:rPr>
                <w:rFonts w:ascii="Times New Roman" w:hAnsi="Times New Roman" w:cs="Times New Roman"/>
                <w:sz w:val="24"/>
                <w:szCs w:val="24"/>
              </w:rPr>
              <w:t>Finansbank,İstanbul</w:t>
            </w:r>
            <w:proofErr w:type="spellEnd"/>
            <w:proofErr w:type="gramEnd"/>
          </w:p>
          <w:p w:rsidR="00F067FB" w:rsidRDefault="00F067FB" w:rsidP="00F067FB"/>
          <w:p w:rsidR="00F067FB" w:rsidRDefault="00F067FB" w:rsidP="00F067FB"/>
          <w:p w:rsidR="007843A8" w:rsidRDefault="001B53CD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İŞ </w:t>
            </w:r>
            <w:r w:rsidR="007843A8" w:rsidRPr="007843A8">
              <w:rPr>
                <w:rFonts w:ascii="Times New Roman" w:hAnsi="Times New Roman" w:cs="Times New Roman"/>
                <w:b/>
                <w:sz w:val="28"/>
                <w:szCs w:val="28"/>
              </w:rPr>
              <w:t>DENEYİM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  <w:p w:rsidR="001B53CD" w:rsidRDefault="001B53CD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B53CD" w:rsidRPr="007843A8" w:rsidRDefault="001B53CD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May 2024 – Tem 2024</w:t>
            </w:r>
          </w:p>
          <w:p w:rsidR="00F067FB" w:rsidRDefault="00F067FB" w:rsidP="00F067FB"/>
          <w:p w:rsidR="00F067FB" w:rsidRDefault="00147DDF" w:rsidP="00F06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Konya /Ereğli QNB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Finansbak’ta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Müşteri Hizmetleri bölümünde</w:t>
            </w:r>
            <w:r w:rsidR="001B53CD">
              <w:rPr>
                <w:rFonts w:ascii="Times New Roman" w:hAnsi="Times New Roman" w:cs="Times New Roman"/>
                <w:sz w:val="24"/>
                <w:szCs w:val="24"/>
              </w:rPr>
              <w:t xml:space="preserve"> gişe görevlisi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32D6">
              <w:rPr>
                <w:rFonts w:ascii="Times New Roman" w:hAnsi="Times New Roman" w:cs="Times New Roman"/>
                <w:sz w:val="24"/>
                <w:szCs w:val="24"/>
              </w:rPr>
              <w:t>olarak 3</w:t>
            </w:r>
            <w:bookmarkStart w:id="0" w:name="_GoBack"/>
            <w:bookmarkEnd w:id="0"/>
            <w:r w:rsidR="001B53CD">
              <w:rPr>
                <w:rFonts w:ascii="Times New Roman" w:hAnsi="Times New Roman" w:cs="Times New Roman"/>
                <w:sz w:val="24"/>
                <w:szCs w:val="24"/>
              </w:rPr>
              <w:t xml:space="preserve"> ay süre kadar deneyimim olmuştur.</w:t>
            </w:r>
          </w:p>
          <w:p w:rsidR="00147DDF" w:rsidRPr="00147DDF" w:rsidRDefault="00147DDF" w:rsidP="00F067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7FB" w:rsidRPr="00147DDF" w:rsidRDefault="00147DDF" w:rsidP="00F067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7DDF">
              <w:rPr>
                <w:rFonts w:ascii="Times New Roman" w:hAnsi="Times New Roman" w:cs="Times New Roman"/>
                <w:b/>
                <w:sz w:val="28"/>
                <w:szCs w:val="28"/>
              </w:rPr>
              <w:t>SÜRÜCÜ BELGESİ</w:t>
            </w:r>
          </w:p>
        </w:tc>
      </w:tr>
      <w:tr w:rsidR="001B2ABD" w:rsidTr="00AE7882">
        <w:tc>
          <w:tcPr>
            <w:tcW w:w="3600" w:type="dxa"/>
          </w:tcPr>
          <w:p w:rsidR="00036450" w:rsidRDefault="00036450" w:rsidP="00036450"/>
          <w:p w:rsidR="00036450" w:rsidRPr="00CB0055" w:rsidRDefault="00023FC6" w:rsidP="007843A8">
            <w:pPr>
              <w:pStyle w:val="Balk3"/>
              <w:tabs>
                <w:tab w:val="center" w:pos="1685"/>
              </w:tabs>
            </w:pPr>
            <w:sdt>
              <w:sdtPr>
                <w:id w:val="-1954003311"/>
                <w:placeholder>
                  <w:docPart w:val="0DD73B7C2FCA4699A292676586698FBE"/>
                </w:placeholder>
                <w:temporary/>
                <w:showingPlcHdr/>
                <w15:appearance w15:val="hidden"/>
              </w:sdtPr>
              <w:sdtEndPr/>
              <w:sdtContent>
                <w:r w:rsidR="00CB0055" w:rsidRPr="00CB0055">
                  <w:rPr>
                    <w:lang w:bidi="tr-TR"/>
                  </w:rPr>
                  <w:t>İletişim</w:t>
                </w:r>
              </w:sdtContent>
            </w:sdt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111563247"/>
              <w:placeholder>
                <w:docPart w:val="F83FADE13B074603B74F4682AA78455B"/>
              </w:placeholder>
              <w:temporary/>
              <w:showingPlcHdr/>
              <w15:appearance w15:val="hidden"/>
            </w:sdtPr>
            <w:sdtEndPr/>
            <w:sdtContent>
              <w:p w:rsidR="004D3011" w:rsidRPr="008E0F06" w:rsidRDefault="004D3011" w:rsidP="004D301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E0F06">
                  <w:rPr>
                    <w:rFonts w:ascii="Times New Roman" w:hAnsi="Times New Roman" w:cs="Times New Roman"/>
                    <w:sz w:val="24"/>
                    <w:szCs w:val="24"/>
                    <w:lang w:bidi="tr-TR"/>
                  </w:rPr>
                  <w:t>TELEFON:</w:t>
                </w:r>
              </w:p>
            </w:sdtContent>
          </w:sdt>
          <w:p w:rsidR="004D3011" w:rsidRPr="008E0F06" w:rsidRDefault="008E0F06" w:rsidP="004D3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F06">
              <w:rPr>
                <w:rFonts w:ascii="Times New Roman" w:hAnsi="Times New Roman" w:cs="Times New Roman"/>
                <w:sz w:val="24"/>
                <w:szCs w:val="24"/>
              </w:rPr>
              <w:t>05393499324</w:t>
            </w:r>
          </w:p>
          <w:p w:rsidR="004D3011" w:rsidRPr="004D3011" w:rsidRDefault="004D3011" w:rsidP="004D3011"/>
          <w:p w:rsidR="004D3011" w:rsidRDefault="004D3011" w:rsidP="004D3011"/>
          <w:p w:rsidR="004D3011" w:rsidRDefault="004D3011" w:rsidP="004D3011"/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240260293"/>
              <w:placeholder>
                <w:docPart w:val="768266A7C3A4484E8B60E2BD46A66905"/>
              </w:placeholder>
              <w:temporary/>
              <w:showingPlcHdr/>
              <w15:appearance w15:val="hidden"/>
            </w:sdtPr>
            <w:sdtEndPr/>
            <w:sdtContent>
              <w:p w:rsidR="004D3011" w:rsidRPr="008E0F06" w:rsidRDefault="004D3011" w:rsidP="004D301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E0F06">
                  <w:rPr>
                    <w:rFonts w:ascii="Times New Roman" w:hAnsi="Times New Roman" w:cs="Times New Roman"/>
                    <w:sz w:val="24"/>
                    <w:szCs w:val="24"/>
                    <w:lang w:bidi="tr-TR"/>
                  </w:rPr>
                  <w:t>E-POSTA:</w:t>
                </w:r>
              </w:p>
            </w:sdtContent>
          </w:sdt>
          <w:p w:rsidR="00036450" w:rsidRDefault="00023FC6" w:rsidP="004D3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94AF8" w:rsidRPr="00BC56DE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birsenus@icloud.com</w:t>
              </w:r>
            </w:hyperlink>
          </w:p>
          <w:p w:rsidR="00594AF8" w:rsidRDefault="00594AF8" w:rsidP="004D3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AF8" w:rsidRDefault="00594AF8" w:rsidP="00594AF8">
            <w:pPr>
              <w:pStyle w:val="Balk3"/>
            </w:pPr>
            <w:r w:rsidRPr="00594AF8">
              <w:t>EĞİTİM</w:t>
            </w:r>
          </w:p>
          <w:p w:rsidR="00594AF8" w:rsidRPr="00594AF8" w:rsidRDefault="00594AF8" w:rsidP="00594AF8">
            <w:pPr>
              <w:rPr>
                <w:rFonts w:ascii="Times New Roman" w:hAnsi="Times New Roman" w:cs="Times New Roman"/>
                <w:sz w:val="22"/>
              </w:rPr>
            </w:pPr>
            <w:r w:rsidRPr="00594AF8">
              <w:rPr>
                <w:rFonts w:ascii="Times New Roman" w:hAnsi="Times New Roman" w:cs="Times New Roman"/>
                <w:sz w:val="22"/>
              </w:rPr>
              <w:t>AKDENİZ ÜNİVERSİTESİ</w:t>
            </w:r>
          </w:p>
          <w:p w:rsidR="00594AF8" w:rsidRPr="00594AF8" w:rsidRDefault="00594AF8" w:rsidP="00594AF8">
            <w:pPr>
              <w:rPr>
                <w:rFonts w:ascii="Times New Roman" w:hAnsi="Times New Roman" w:cs="Times New Roman"/>
                <w:sz w:val="22"/>
              </w:rPr>
            </w:pPr>
            <w:r w:rsidRPr="00594AF8">
              <w:rPr>
                <w:rFonts w:ascii="Times New Roman" w:hAnsi="Times New Roman" w:cs="Times New Roman"/>
                <w:sz w:val="22"/>
              </w:rPr>
              <w:t>HALKLA İLİŞKİLER VE TANITIM BÖLÜMÜ</w:t>
            </w:r>
          </w:p>
          <w:p w:rsidR="00594AF8" w:rsidRPr="00594AF8" w:rsidRDefault="00594AF8" w:rsidP="00594AF8">
            <w:pPr>
              <w:rPr>
                <w:rFonts w:ascii="Times New Roman" w:hAnsi="Times New Roman" w:cs="Times New Roman"/>
                <w:sz w:val="22"/>
              </w:rPr>
            </w:pPr>
            <w:r w:rsidRPr="00594AF8">
              <w:rPr>
                <w:rFonts w:ascii="Times New Roman" w:hAnsi="Times New Roman" w:cs="Times New Roman"/>
                <w:sz w:val="22"/>
              </w:rPr>
              <w:t>İLETİŞİM FAKÜLTESİ</w:t>
            </w:r>
          </w:p>
          <w:p w:rsidR="00594AF8" w:rsidRPr="00594AF8" w:rsidRDefault="00594AF8" w:rsidP="00594AF8">
            <w:pPr>
              <w:rPr>
                <w:rFonts w:ascii="Times New Roman" w:hAnsi="Times New Roman" w:cs="Times New Roman"/>
                <w:sz w:val="22"/>
              </w:rPr>
            </w:pPr>
            <w:r w:rsidRPr="00594AF8">
              <w:rPr>
                <w:rFonts w:ascii="Times New Roman" w:hAnsi="Times New Roman" w:cs="Times New Roman"/>
                <w:sz w:val="22"/>
              </w:rPr>
              <w:t>ÖRGÜN ÖĞRETİM</w:t>
            </w:r>
          </w:p>
          <w:p w:rsidR="004D3011" w:rsidRPr="00147DDF" w:rsidRDefault="00594AF8" w:rsidP="00147DDF">
            <w:pPr>
              <w:rPr>
                <w:rFonts w:ascii="Times New Roman" w:hAnsi="Times New Roman" w:cs="Times New Roman"/>
                <w:sz w:val="22"/>
              </w:rPr>
            </w:pPr>
            <w:r w:rsidRPr="00594AF8">
              <w:rPr>
                <w:rFonts w:ascii="Times New Roman" w:hAnsi="Times New Roman" w:cs="Times New Roman"/>
                <w:sz w:val="22"/>
              </w:rPr>
              <w:t>LİSANS</w:t>
            </w:r>
          </w:p>
        </w:tc>
        <w:tc>
          <w:tcPr>
            <w:tcW w:w="720" w:type="dxa"/>
          </w:tcPr>
          <w:p w:rsidR="001B2ABD" w:rsidRDefault="001B2ABD" w:rsidP="000C45FF">
            <w:pPr>
              <w:tabs>
                <w:tab w:val="left" w:pos="990"/>
              </w:tabs>
            </w:pPr>
          </w:p>
        </w:tc>
        <w:tc>
          <w:tcPr>
            <w:tcW w:w="6183" w:type="dxa"/>
          </w:tcPr>
          <w:p w:rsidR="00522B30" w:rsidRPr="00522B30" w:rsidRDefault="00522B30" w:rsidP="00036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06" w:rsidRPr="00147DDF" w:rsidRDefault="00147DDF" w:rsidP="00036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DDF"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  <w:p w:rsidR="008E0F06" w:rsidRDefault="008E0F06" w:rsidP="00036450">
            <w:pPr>
              <w:rPr>
                <w:rFonts w:ascii="Times New Roman" w:hAnsi="Times New Roman" w:cs="Times New Roman"/>
                <w:b/>
                <w:szCs w:val="18"/>
              </w:rPr>
            </w:pPr>
          </w:p>
          <w:p w:rsidR="00522B30" w:rsidRDefault="00522B30" w:rsidP="00036450">
            <w:pPr>
              <w:rPr>
                <w:rFonts w:ascii="Times New Roman" w:hAnsi="Times New Roman" w:cs="Times New Roman"/>
                <w:b/>
                <w:szCs w:val="18"/>
              </w:rPr>
            </w:pPr>
          </w:p>
          <w:p w:rsidR="00522B30" w:rsidRDefault="00147DDF" w:rsidP="00036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Saygılarımla,</w:t>
            </w:r>
          </w:p>
          <w:p w:rsidR="00147DDF" w:rsidRDefault="00147DDF" w:rsidP="00036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DDF" w:rsidRDefault="00147DDF" w:rsidP="00036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Birsen Us</w:t>
            </w:r>
          </w:p>
          <w:p w:rsidR="00522B30" w:rsidRPr="00F067FB" w:rsidRDefault="00522B30" w:rsidP="000364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F06" w:rsidRPr="008E0F06" w:rsidRDefault="008E0F06" w:rsidP="00036450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8E0F06" w:rsidRDefault="008E0F06" w:rsidP="00036450"/>
          <w:p w:rsidR="00986556" w:rsidRPr="00986556" w:rsidRDefault="00986556" w:rsidP="00986556"/>
        </w:tc>
      </w:tr>
    </w:tbl>
    <w:p w:rsidR="0043117B" w:rsidRDefault="00023FC6" w:rsidP="000C45FF">
      <w:pPr>
        <w:tabs>
          <w:tab w:val="left" w:pos="990"/>
        </w:tabs>
      </w:pPr>
    </w:p>
    <w:sectPr w:rsidR="0043117B" w:rsidSect="00AE7882">
      <w:headerReference w:type="default" r:id="rId11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FC6" w:rsidRDefault="00023FC6" w:rsidP="000C45FF">
      <w:r>
        <w:separator/>
      </w:r>
    </w:p>
  </w:endnote>
  <w:endnote w:type="continuationSeparator" w:id="0">
    <w:p w:rsidR="00023FC6" w:rsidRDefault="00023FC6" w:rsidP="000C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FC6" w:rsidRDefault="00023FC6" w:rsidP="000C45FF">
      <w:r>
        <w:separator/>
      </w:r>
    </w:p>
  </w:footnote>
  <w:footnote w:type="continuationSeparator" w:id="0">
    <w:p w:rsidR="00023FC6" w:rsidRDefault="00023FC6" w:rsidP="000C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5FF" w:rsidRDefault="000C45FF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4D6F4968" wp14:editId="5FE4A118">
          <wp:simplePos x="0" y="0"/>
          <wp:positionH relativeFrom="page">
            <wp:posOffset>276225</wp:posOffset>
          </wp:positionH>
          <wp:positionV relativeFrom="page">
            <wp:posOffset>447675</wp:posOffset>
          </wp:positionV>
          <wp:extent cx="7136130" cy="9991725"/>
          <wp:effectExtent l="0" t="0" r="7620" b="9525"/>
          <wp:wrapNone/>
          <wp:docPr id="3" name="Grafik 3">
            <a:extLst xmlns:a="http://schemas.openxmlformats.org/drawingml/2006/main">
              <a:ext uri="{C183D7F6-B498-43B3-948B-1728B52AA6E4}">
                <adec:decorative xmlns:adec="http://schemas.microsoft.com/office/drawing/2017/decorative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36509" cy="99922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06"/>
    <w:rsid w:val="00023FC6"/>
    <w:rsid w:val="00036450"/>
    <w:rsid w:val="000732D6"/>
    <w:rsid w:val="00094499"/>
    <w:rsid w:val="000C45FF"/>
    <w:rsid w:val="000E3FD1"/>
    <w:rsid w:val="00112054"/>
    <w:rsid w:val="00135E2D"/>
    <w:rsid w:val="00147DDF"/>
    <w:rsid w:val="001525E1"/>
    <w:rsid w:val="00180329"/>
    <w:rsid w:val="0019001F"/>
    <w:rsid w:val="001A74A5"/>
    <w:rsid w:val="001B2ABD"/>
    <w:rsid w:val="001B53CD"/>
    <w:rsid w:val="001C6609"/>
    <w:rsid w:val="001E0391"/>
    <w:rsid w:val="001E1759"/>
    <w:rsid w:val="001F1ECC"/>
    <w:rsid w:val="00215066"/>
    <w:rsid w:val="002400EB"/>
    <w:rsid w:val="00256CF7"/>
    <w:rsid w:val="00281FD5"/>
    <w:rsid w:val="002D5D53"/>
    <w:rsid w:val="0030481B"/>
    <w:rsid w:val="003156FC"/>
    <w:rsid w:val="003254B5"/>
    <w:rsid w:val="0034271B"/>
    <w:rsid w:val="0037121F"/>
    <w:rsid w:val="003A6B7D"/>
    <w:rsid w:val="003B06CA"/>
    <w:rsid w:val="004071FC"/>
    <w:rsid w:val="00445947"/>
    <w:rsid w:val="004813B3"/>
    <w:rsid w:val="00496591"/>
    <w:rsid w:val="004C63E4"/>
    <w:rsid w:val="004D3011"/>
    <w:rsid w:val="00522B30"/>
    <w:rsid w:val="005262AC"/>
    <w:rsid w:val="00554B8C"/>
    <w:rsid w:val="00594AF8"/>
    <w:rsid w:val="005E39D5"/>
    <w:rsid w:val="00600670"/>
    <w:rsid w:val="0062123A"/>
    <w:rsid w:val="00646E75"/>
    <w:rsid w:val="006771D0"/>
    <w:rsid w:val="00715FCB"/>
    <w:rsid w:val="00743101"/>
    <w:rsid w:val="007775E1"/>
    <w:rsid w:val="007843A8"/>
    <w:rsid w:val="007867A0"/>
    <w:rsid w:val="007927F5"/>
    <w:rsid w:val="00802CA0"/>
    <w:rsid w:val="008142C4"/>
    <w:rsid w:val="008E0F06"/>
    <w:rsid w:val="009260CD"/>
    <w:rsid w:val="00952C25"/>
    <w:rsid w:val="00986556"/>
    <w:rsid w:val="009D7EF0"/>
    <w:rsid w:val="00A2118D"/>
    <w:rsid w:val="00AD76E2"/>
    <w:rsid w:val="00AE7882"/>
    <w:rsid w:val="00B20152"/>
    <w:rsid w:val="00B359E4"/>
    <w:rsid w:val="00B57D98"/>
    <w:rsid w:val="00B70850"/>
    <w:rsid w:val="00C066B6"/>
    <w:rsid w:val="00C37BA1"/>
    <w:rsid w:val="00C4674C"/>
    <w:rsid w:val="00C506CF"/>
    <w:rsid w:val="00C72BED"/>
    <w:rsid w:val="00C9578B"/>
    <w:rsid w:val="00CB0055"/>
    <w:rsid w:val="00D219EE"/>
    <w:rsid w:val="00D2522B"/>
    <w:rsid w:val="00D422DE"/>
    <w:rsid w:val="00D5459D"/>
    <w:rsid w:val="00D937C9"/>
    <w:rsid w:val="00DA1F4D"/>
    <w:rsid w:val="00DD172A"/>
    <w:rsid w:val="00DF62EC"/>
    <w:rsid w:val="00E25A26"/>
    <w:rsid w:val="00E4381A"/>
    <w:rsid w:val="00E55D74"/>
    <w:rsid w:val="00F067FB"/>
    <w:rsid w:val="00F60274"/>
    <w:rsid w:val="00F77FB9"/>
    <w:rsid w:val="00FB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252E4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9E4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4D3011"/>
    <w:pPr>
      <w:keepNext/>
      <w:keepLines/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D5459D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B359E4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D3011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281FD5"/>
    <w:rPr>
      <w:color w:val="B85A22" w:themeColor="accent2" w:themeShade="BF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yaz">
    <w:name w:val="Subtitle"/>
    <w:basedOn w:val="Normal"/>
    <w:next w:val="Normal"/>
    <w:link w:val="AltyazChar"/>
    <w:uiPriority w:val="11"/>
    <w:qFormat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yazChar">
    <w:name w:val="Altyazı Char"/>
    <w:basedOn w:val="VarsaylanParagrafYazTipi"/>
    <w:link w:val="Altyaz"/>
    <w:uiPriority w:val="11"/>
    <w:rsid w:val="001B2ABD"/>
    <w:rPr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D5459D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character" w:customStyle="1" w:styleId="Balk4Char">
    <w:name w:val="Başlık 4 Char"/>
    <w:basedOn w:val="VarsaylanParagrafYazTipi"/>
    <w:link w:val="Balk4"/>
    <w:uiPriority w:val="9"/>
    <w:rsid w:val="00B359E4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19E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irsenus@icloud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Microsoft\&#350;ablonlar\Mavi%20gri%20&#246;zge&#231;mi&#351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D73B7C2FCA4699A292676586698FB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5CC9B6C-307D-40E5-81E5-EB6D0FC98391}"/>
      </w:docPartPr>
      <w:docPartBody>
        <w:p w:rsidR="00AF07C7" w:rsidRDefault="00564FB9">
          <w:pPr>
            <w:pStyle w:val="0DD73B7C2FCA4699A292676586698FBE"/>
          </w:pPr>
          <w:r w:rsidRPr="00CB0055">
            <w:rPr>
              <w:lang w:bidi="tr-TR"/>
            </w:rPr>
            <w:t>İletişim</w:t>
          </w:r>
        </w:p>
      </w:docPartBody>
    </w:docPart>
    <w:docPart>
      <w:docPartPr>
        <w:name w:val="F83FADE13B074603B74F4682AA78455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0288498-B733-4CD1-AA69-81F2A068A4D0}"/>
      </w:docPartPr>
      <w:docPartBody>
        <w:p w:rsidR="00AF07C7" w:rsidRDefault="00564FB9">
          <w:pPr>
            <w:pStyle w:val="F83FADE13B074603B74F4682AA78455B"/>
          </w:pPr>
          <w:r w:rsidRPr="004D3011">
            <w:rPr>
              <w:lang w:bidi="tr-TR"/>
            </w:rPr>
            <w:t>TELEFON:</w:t>
          </w:r>
        </w:p>
      </w:docPartBody>
    </w:docPart>
    <w:docPart>
      <w:docPartPr>
        <w:name w:val="768266A7C3A4484E8B60E2BD46A669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F81BB3D-E40D-4697-80EA-E7FDED5C5D39}"/>
      </w:docPartPr>
      <w:docPartBody>
        <w:p w:rsidR="00AF07C7" w:rsidRDefault="00564FB9">
          <w:pPr>
            <w:pStyle w:val="768266A7C3A4484E8B60E2BD46A66905"/>
          </w:pPr>
          <w:r w:rsidRPr="004D3011">
            <w:rPr>
              <w:lang w:bidi="tr-TR"/>
            </w:rPr>
            <w:t>E-POSTA: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DEF"/>
    <w:rsid w:val="002F307F"/>
    <w:rsid w:val="00564FB9"/>
    <w:rsid w:val="005D049D"/>
    <w:rsid w:val="007039DD"/>
    <w:rsid w:val="00711DEF"/>
    <w:rsid w:val="00AF07C7"/>
    <w:rsid w:val="00F5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pPr>
      <w:keepNext/>
      <w:keepLines/>
      <w:pBdr>
        <w:bottom w:val="single" w:sz="8" w:space="1" w:color="5B9BD5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FC2A031B73842B3913233376A7181C8">
    <w:name w:val="DFC2A031B73842B3913233376A7181C8"/>
  </w:style>
  <w:style w:type="paragraph" w:customStyle="1" w:styleId="95CAC9E60562425C946291ACF2F5B28A">
    <w:name w:val="95CAC9E60562425C946291ACF2F5B28A"/>
  </w:style>
  <w:style w:type="paragraph" w:customStyle="1" w:styleId="C6BD7B59C0134CCFB0D1CD1432E7ED68">
    <w:name w:val="C6BD7B59C0134CCFB0D1CD1432E7ED68"/>
  </w:style>
  <w:style w:type="paragraph" w:customStyle="1" w:styleId="A5CA6F658A23433681705FC80713CCD6">
    <w:name w:val="A5CA6F658A23433681705FC80713CCD6"/>
  </w:style>
  <w:style w:type="paragraph" w:customStyle="1" w:styleId="0DD73B7C2FCA4699A292676586698FBE">
    <w:name w:val="0DD73B7C2FCA4699A292676586698FBE"/>
  </w:style>
  <w:style w:type="paragraph" w:customStyle="1" w:styleId="F83FADE13B074603B74F4682AA78455B">
    <w:name w:val="F83FADE13B074603B74F4682AA78455B"/>
  </w:style>
  <w:style w:type="paragraph" w:customStyle="1" w:styleId="2226F9E2D9844E5FB1B1398E4FE429CD">
    <w:name w:val="2226F9E2D9844E5FB1B1398E4FE429CD"/>
  </w:style>
  <w:style w:type="paragraph" w:customStyle="1" w:styleId="043BA65D43CC4CEF8CACCED429686317">
    <w:name w:val="043BA65D43CC4CEF8CACCED429686317"/>
  </w:style>
  <w:style w:type="paragraph" w:customStyle="1" w:styleId="D8EF5B06519C49E8BF07F4FF742E9A55">
    <w:name w:val="D8EF5B06519C49E8BF07F4FF742E9A55"/>
  </w:style>
  <w:style w:type="paragraph" w:customStyle="1" w:styleId="768266A7C3A4484E8B60E2BD46A66905">
    <w:name w:val="768266A7C3A4484E8B60E2BD46A66905"/>
  </w:style>
  <w:style w:type="character" w:styleId="Kpr">
    <w:name w:val="Hyperlink"/>
    <w:basedOn w:val="VarsaylanParagrafYazTipi"/>
    <w:uiPriority w:val="99"/>
    <w:unhideWhenUsed/>
    <w:rPr>
      <w:color w:val="C45911" w:themeColor="accent2" w:themeShade="BF"/>
      <w:u w:val="single"/>
    </w:rPr>
  </w:style>
  <w:style w:type="paragraph" w:customStyle="1" w:styleId="93DDE3AD0B9649689FB0FF677F8DCBF0">
    <w:name w:val="93DDE3AD0B9649689FB0FF677F8DCBF0"/>
  </w:style>
  <w:style w:type="paragraph" w:customStyle="1" w:styleId="E290DAC13E7F48F4BF7B276418768FDC">
    <w:name w:val="E290DAC13E7F48F4BF7B276418768FDC"/>
  </w:style>
  <w:style w:type="paragraph" w:customStyle="1" w:styleId="026AFE8986B44AA69085ABA650AC36AE">
    <w:name w:val="026AFE8986B44AA69085ABA650AC36AE"/>
  </w:style>
  <w:style w:type="paragraph" w:customStyle="1" w:styleId="9AAE8AA97E9146A69D47E1D0971306E0">
    <w:name w:val="9AAE8AA97E9146A69D47E1D0971306E0"/>
  </w:style>
  <w:style w:type="paragraph" w:customStyle="1" w:styleId="6D9B7C409C0A492FBC1BBA62A85DB13B">
    <w:name w:val="6D9B7C409C0A492FBC1BBA62A85DB13B"/>
  </w:style>
  <w:style w:type="paragraph" w:customStyle="1" w:styleId="AFBD3E1B1DCF4E34A2E54E41F5713E52">
    <w:name w:val="AFBD3E1B1DCF4E34A2E54E41F5713E52"/>
  </w:style>
  <w:style w:type="paragraph" w:customStyle="1" w:styleId="071ABCFFE23647439FA52B6E8B7F93A0">
    <w:name w:val="071ABCFFE23647439FA52B6E8B7F93A0"/>
  </w:style>
  <w:style w:type="paragraph" w:customStyle="1" w:styleId="62DAF4DECAB144B69133569C23EFE7F9">
    <w:name w:val="62DAF4DECAB144B69133569C23EFE7F9"/>
  </w:style>
  <w:style w:type="paragraph" w:customStyle="1" w:styleId="B0C661B4ED6C498EBB9B6C8DD0E71950">
    <w:name w:val="B0C661B4ED6C498EBB9B6C8DD0E71950"/>
  </w:style>
  <w:style w:type="paragraph" w:customStyle="1" w:styleId="AAD5DE0608B3435DAD6B5343638BC31E">
    <w:name w:val="AAD5DE0608B3435DAD6B5343638BC31E"/>
  </w:style>
  <w:style w:type="paragraph" w:customStyle="1" w:styleId="CF39DE5869124520A373F3E3992BF038">
    <w:name w:val="CF39DE5869124520A373F3E3992BF038"/>
  </w:style>
  <w:style w:type="paragraph" w:customStyle="1" w:styleId="EDD91329570145DE9ED3FDF92D73A54D">
    <w:name w:val="EDD91329570145DE9ED3FDF92D73A54D"/>
  </w:style>
  <w:style w:type="paragraph" w:customStyle="1" w:styleId="F48332DC28444FE3B7DD20252150AC5F">
    <w:name w:val="F48332DC28444FE3B7DD20252150AC5F"/>
  </w:style>
  <w:style w:type="paragraph" w:customStyle="1" w:styleId="E6DE0815A4B546AB8F48A929FA6B2A76">
    <w:name w:val="E6DE0815A4B546AB8F48A929FA6B2A76"/>
  </w:style>
  <w:style w:type="paragraph" w:customStyle="1" w:styleId="6DAA7A88B31F47C19AB4CE1C1FAEEB29">
    <w:name w:val="6DAA7A88B31F47C19AB4CE1C1FAEEB29"/>
  </w:style>
  <w:style w:type="paragraph" w:customStyle="1" w:styleId="E6B0952A624A4D3D8B780F11EEBD1D4C">
    <w:name w:val="E6B0952A624A4D3D8B780F11EEBD1D4C"/>
  </w:style>
  <w:style w:type="paragraph" w:customStyle="1" w:styleId="87F41113946843648F1A39DBC6800C39">
    <w:name w:val="87F41113946843648F1A39DBC6800C39"/>
  </w:style>
  <w:style w:type="paragraph" w:customStyle="1" w:styleId="F387040D849249A8A4FC4D608672FA86">
    <w:name w:val="F387040D849249A8A4FC4D608672FA86"/>
  </w:style>
  <w:style w:type="paragraph" w:customStyle="1" w:styleId="35DFA65A444C4D64AEB2C3DA7AE3122D">
    <w:name w:val="35DFA65A444C4D64AEB2C3DA7AE3122D"/>
  </w:style>
  <w:style w:type="paragraph" w:customStyle="1" w:styleId="A698658F6EB7460D86899EF117EC3A03">
    <w:name w:val="A698658F6EB7460D86899EF117EC3A03"/>
  </w:style>
  <w:style w:type="paragraph" w:customStyle="1" w:styleId="B8FA0AEDE28E4D9993B204DE48FBF886">
    <w:name w:val="B8FA0AEDE28E4D9993B204DE48FBF886"/>
  </w:style>
  <w:style w:type="paragraph" w:customStyle="1" w:styleId="C58CF18FD78946EB9665397A71C805D7">
    <w:name w:val="C58CF18FD78946EB9665397A71C805D7"/>
  </w:style>
  <w:style w:type="paragraph" w:customStyle="1" w:styleId="8C448CC9D2D747689F9042E1D88A47D9">
    <w:name w:val="8C448CC9D2D747689F9042E1D88A47D9"/>
  </w:style>
  <w:style w:type="paragraph" w:customStyle="1" w:styleId="A5E1E3D0131C42C8B0CB01C669B25621">
    <w:name w:val="A5E1E3D0131C42C8B0CB01C669B25621"/>
  </w:style>
  <w:style w:type="paragraph" w:customStyle="1" w:styleId="E83F66B05A404F4A9075A00F804A4B5C">
    <w:name w:val="E83F66B05A404F4A9075A00F804A4B5C"/>
  </w:style>
  <w:style w:type="paragraph" w:customStyle="1" w:styleId="95F501403E6D4D45A95EF84968F09DA2">
    <w:name w:val="95F501403E6D4D45A95EF84968F09DA2"/>
  </w:style>
  <w:style w:type="paragraph" w:customStyle="1" w:styleId="E30F65C46A1C4730B1660AE8655EFB22">
    <w:name w:val="E30F65C46A1C4730B1660AE8655EFB22"/>
  </w:style>
  <w:style w:type="paragraph" w:customStyle="1" w:styleId="5360C0AC6803488A843BA8587BE6E10E">
    <w:name w:val="5360C0AC6803488A843BA8587BE6E10E"/>
  </w:style>
  <w:style w:type="paragraph" w:customStyle="1" w:styleId="9C0D8E1910934A33A3D22F278AFD42D1">
    <w:name w:val="9C0D8E1910934A33A3D22F278AFD42D1"/>
  </w:style>
  <w:style w:type="paragraph" w:customStyle="1" w:styleId="268219265DC04713BA61D1062554AE7A">
    <w:name w:val="268219265DC04713BA61D1062554AE7A"/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AD168B2393584B8D8A0AE823B6C8D745">
    <w:name w:val="AD168B2393584B8D8A0AE823B6C8D745"/>
  </w:style>
  <w:style w:type="paragraph" w:customStyle="1" w:styleId="23DFAA1E60C9484FAD591C170BBF1EE6">
    <w:name w:val="23DFAA1E60C9484FAD591C170BBF1EE6"/>
    <w:rsid w:val="00711DEF"/>
  </w:style>
  <w:style w:type="paragraph" w:customStyle="1" w:styleId="E77C6B79DDDB433F8EEF761F9144721D">
    <w:name w:val="E77C6B79DDDB433F8EEF761F9144721D"/>
    <w:rsid w:val="00711DEF"/>
  </w:style>
  <w:style w:type="paragraph" w:customStyle="1" w:styleId="FCFFB46E2F5245E5BEBD6C4599CE6635">
    <w:name w:val="FCFFB46E2F5245E5BEBD6C4599CE6635"/>
    <w:rsid w:val="00711D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506A0D-4821-47C2-BD9B-CACF27C6B1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4EC26-251D-443A-AF4F-B15D0F3B0F8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8143E149-BD72-41A7-8F13-AF59DE30D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Mavi gri özgeçmiş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2024-07-17T23:04:00Z</dcterms:created>
  <dcterms:modified xsi:type="dcterms:W3CDTF">2025-03-20T11:39:00Z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