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6"/>
      </w:tblGrid>
      <w:tr w:rsidR="00FC3D60" w14:paraId="16CFAECD" w14:textId="77777777" w:rsidTr="00FC3D60">
        <w:trPr>
          <w:trHeight w:val="2145"/>
        </w:trPr>
        <w:tc>
          <w:tcPr>
            <w:tcW w:w="2098" w:type="dxa"/>
          </w:tcPr>
          <w:p w14:paraId="575C9936" w14:textId="3BD95404" w:rsidR="00FC3D60" w:rsidRDefault="00FC3D60" w:rsidP="00FC3D60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14:paraId="27FE15A1" w14:textId="44039F7F" w:rsidR="00F02EA5" w:rsidRDefault="00F02EA5" w:rsidP="00FC3D60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14:paraId="59907B1B" w14:textId="75ABD341" w:rsidR="00FC3D60" w:rsidRPr="00554CB5" w:rsidRDefault="00E95A4F" w:rsidP="00FC3D60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5BD44C3D" wp14:editId="1755D125">
                  <wp:extent cx="1747375" cy="2101850"/>
                  <wp:effectExtent l="0" t="0" r="571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19" t="13748" r="15991" b="15218"/>
                          <a:stretch/>
                        </pic:blipFill>
                        <pic:spPr bwMode="auto">
                          <a:xfrm>
                            <a:off x="0" y="0"/>
                            <a:ext cx="1748357" cy="21030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71A8D8" w14:textId="2DB61F7A" w:rsidR="00FC3D60" w:rsidRPr="00FC3D60" w:rsidRDefault="003E3FD7" w:rsidP="00D919CD">
      <w:pPr>
        <w:pStyle w:val="SectionTitle"/>
        <w:spacing w:before="0" w:after="120"/>
        <w:ind w:left="2410" w:hanging="2869"/>
        <w:rPr>
          <w:b/>
          <w:sz w:val="48"/>
          <w:szCs w:val="24"/>
          <w:lang w:val="tr-TR"/>
        </w:rPr>
      </w:pPr>
      <w:r>
        <w:rPr>
          <w:b/>
          <w:sz w:val="48"/>
          <w:szCs w:val="24"/>
          <w:lang w:val="tr-TR"/>
        </w:rPr>
        <w:t>Sedanur çakırgöz</w:t>
      </w:r>
    </w:p>
    <w:p w14:paraId="7B672D0C" w14:textId="570AC879" w:rsidR="00FC3D60" w:rsidRPr="00EF3599" w:rsidRDefault="00EF3599" w:rsidP="00D919CD">
      <w:pPr>
        <w:pStyle w:val="SectionTitle"/>
        <w:spacing w:before="0" w:after="120"/>
        <w:ind w:left="2410" w:hanging="2869"/>
        <w:rPr>
          <w:b/>
          <w:szCs w:val="24"/>
          <w:lang w:val="tr-TR"/>
        </w:rPr>
      </w:pPr>
      <w:r w:rsidRPr="00EF3599">
        <w:rPr>
          <w:b/>
          <w:noProof/>
          <w:szCs w:val="24"/>
          <w:lang w:val="tr-TR"/>
        </w:rPr>
        <w:drawing>
          <wp:inline distT="0" distB="0" distL="0" distR="0" wp14:anchorId="1BEED6E8" wp14:editId="34B74D6F">
            <wp:extent cx="211276" cy="21127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lefon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59" t="29213" r="32683" b="8990"/>
                    <a:stretch/>
                  </pic:blipFill>
                  <pic:spPr bwMode="auto">
                    <a:xfrm>
                      <a:off x="0" y="0"/>
                      <a:ext cx="237732" cy="237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F3599">
        <w:rPr>
          <w:b/>
          <w:szCs w:val="24"/>
          <w:lang w:val="tr-TR"/>
        </w:rPr>
        <w:t xml:space="preserve"> +90 </w:t>
      </w:r>
      <w:r w:rsidR="003E3FD7">
        <w:rPr>
          <w:b/>
          <w:szCs w:val="24"/>
          <w:lang w:val="tr-TR"/>
        </w:rPr>
        <w:t xml:space="preserve">5451881478 </w:t>
      </w:r>
      <w:r w:rsidRPr="00EF3599">
        <w:rPr>
          <w:b/>
          <w:szCs w:val="24"/>
          <w:lang w:val="tr-TR"/>
        </w:rPr>
        <w:t xml:space="preserve"> </w:t>
      </w:r>
      <w:r w:rsidRPr="00EF3599">
        <w:rPr>
          <w:b/>
          <w:noProof/>
          <w:szCs w:val="24"/>
          <w:lang w:val="tr-TR"/>
        </w:rPr>
        <w:drawing>
          <wp:inline distT="0" distB="0" distL="0" distR="0" wp14:anchorId="77227C47" wp14:editId="3AB668CF">
            <wp:extent cx="269160" cy="23371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st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53" cy="27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7BB0">
        <w:rPr>
          <w:b/>
          <w:caps w:val="0"/>
          <w:szCs w:val="24"/>
          <w:lang w:val="tr-TR"/>
        </w:rPr>
        <w:t>Sedanurckrgz0478@gmail.com</w:t>
      </w:r>
      <w:r>
        <w:rPr>
          <w:b/>
          <w:noProof/>
          <w:szCs w:val="24"/>
          <w:lang w:val="tr-TR"/>
        </w:rPr>
        <w:drawing>
          <wp:inline distT="0" distB="0" distL="0" distR="0" wp14:anchorId="78D9D889" wp14:editId="5854F88E">
            <wp:extent cx="255116" cy="221515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r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12" cy="23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aps w:val="0"/>
          <w:szCs w:val="24"/>
          <w:lang w:val="tr-TR"/>
        </w:rPr>
        <w:t xml:space="preserve"> </w:t>
      </w:r>
      <w:r w:rsidR="00495B2A">
        <w:rPr>
          <w:b/>
          <w:caps w:val="0"/>
          <w:szCs w:val="24"/>
          <w:lang w:val="tr-TR"/>
        </w:rPr>
        <w:t xml:space="preserve">KEPEZ MAHALLESİ/EREĞLİ/ZONGULDAK </w:t>
      </w:r>
      <w:r w:rsidR="00AA2484">
        <w:rPr>
          <w:b/>
          <w:caps w:val="0"/>
          <w:szCs w:val="24"/>
          <w:lang w:val="tr-TR"/>
        </w:rPr>
        <w:t xml:space="preserve"> </w:t>
      </w:r>
    </w:p>
    <w:p w14:paraId="4038299C" w14:textId="77777777" w:rsidR="00FC3D60" w:rsidRDefault="00FC3D60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14:paraId="45A11013" w14:textId="77777777" w:rsidR="001230A5" w:rsidRPr="00FC3D60" w:rsidRDefault="001230A5" w:rsidP="00D919CD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KİŞİSEL BİLGİLER</w:t>
      </w:r>
    </w:p>
    <w:p w14:paraId="4EF290E7" w14:textId="77777777" w:rsidR="00FC3D60" w:rsidRDefault="00FC3D6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  <w:sectPr w:rsidR="00FC3D60" w:rsidSect="00195D29">
          <w:headerReference w:type="default" r:id="rId12"/>
          <w:footerReference w:type="default" r:id="rId13"/>
          <w:footerReference w:type="first" r:id="rId14"/>
          <w:footnotePr>
            <w:numFmt w:val="chicago"/>
            <w:numRestart w:val="eachPage"/>
          </w:footnotePr>
          <w:endnotePr>
            <w:numFmt w:val="decimal"/>
          </w:endnotePr>
          <w:type w:val="continuous"/>
          <w:pgSz w:w="11907" w:h="16840" w:code="9"/>
          <w:pgMar w:top="709" w:right="720" w:bottom="851" w:left="1418" w:header="709" w:footer="363" w:gutter="0"/>
          <w:paperSrc w:first="15" w:other="15"/>
          <w:cols w:space="708"/>
        </w:sectPr>
      </w:pPr>
    </w:p>
    <w:p w14:paraId="4AADCC41" w14:textId="4C3E2808" w:rsidR="006B15D5" w:rsidRPr="00B25C9E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B25C9E">
        <w:rPr>
          <w:b/>
          <w:lang w:val="tr-TR"/>
        </w:rPr>
        <w:t>Doğum Yeri:</w:t>
      </w:r>
      <w:r w:rsidR="00A717AE" w:rsidRPr="00B25C9E">
        <w:rPr>
          <w:b/>
          <w:lang w:val="tr-TR"/>
        </w:rPr>
        <w:t xml:space="preserve"> </w:t>
      </w:r>
      <w:r w:rsidR="005D7EC4">
        <w:rPr>
          <w:b/>
          <w:lang w:val="tr-TR"/>
        </w:rPr>
        <w:t xml:space="preserve">ZONGULDAK EREĞLİ </w:t>
      </w:r>
    </w:p>
    <w:p w14:paraId="0881A764" w14:textId="664FEC88"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492DA4">
        <w:rPr>
          <w:b/>
          <w:lang w:val="tr-TR"/>
        </w:rPr>
        <w:t>21.01.2001</w:t>
      </w:r>
    </w:p>
    <w:p w14:paraId="70FF6FA2" w14:textId="45471EEE"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492DA4">
        <w:rPr>
          <w:b/>
          <w:lang w:val="tr-TR"/>
        </w:rPr>
        <w:t xml:space="preserve"> </w:t>
      </w:r>
      <w:r w:rsidR="005D7EC4">
        <w:rPr>
          <w:b/>
          <w:lang w:val="tr-TR"/>
        </w:rPr>
        <w:t>BEKAR</w:t>
      </w:r>
    </w:p>
    <w:p w14:paraId="126A7E8F" w14:textId="547A5877" w:rsidR="00B1237D" w:rsidRPr="005D7EC4" w:rsidRDefault="005D7EC4" w:rsidP="00ED3F77">
      <w:pPr>
        <w:pStyle w:val="Achievement"/>
        <w:spacing w:after="120"/>
        <w:rPr>
          <w:b/>
          <w:bCs/>
          <w:lang w:val="tr-TR"/>
        </w:rPr>
      </w:pPr>
      <w:r>
        <w:rPr>
          <w:lang w:val="tr-TR"/>
        </w:rPr>
        <w:t>Ğ</w:t>
      </w:r>
    </w:p>
    <w:p w14:paraId="1A85EC39" w14:textId="79E9E75B" w:rsidR="00EF3599" w:rsidRPr="00EF3599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A40898" w:rsidRPr="00195D29">
        <w:rPr>
          <w:b/>
          <w:color w:val="000000"/>
          <w:lang w:val="tr-TR"/>
        </w:rPr>
        <w:t xml:space="preserve"> </w:t>
      </w:r>
      <w:r w:rsidR="00032779">
        <w:rPr>
          <w:b/>
          <w:color w:val="000000"/>
          <w:lang w:val="tr-TR"/>
        </w:rPr>
        <w:t xml:space="preserve">B </w:t>
      </w:r>
      <w:r w:rsidR="005D7EC4">
        <w:rPr>
          <w:b/>
          <w:color w:val="000000"/>
          <w:lang w:val="tr-TR"/>
        </w:rPr>
        <w:t xml:space="preserve">SINIFI </w:t>
      </w:r>
      <w:r w:rsidR="00032779">
        <w:rPr>
          <w:b/>
          <w:color w:val="000000"/>
          <w:lang w:val="tr-TR"/>
        </w:rPr>
        <w:t xml:space="preserve"> </w:t>
      </w:r>
    </w:p>
    <w:p w14:paraId="61C03375" w14:textId="32C713E8" w:rsidR="00FC3D60" w:rsidRPr="003556A2" w:rsidRDefault="00FC3D60" w:rsidP="0076732F">
      <w:pPr>
        <w:pStyle w:val="Achievement"/>
        <w:spacing w:after="120"/>
        <w:ind w:left="720" w:firstLine="0"/>
        <w:rPr>
          <w:color w:val="000000"/>
          <w:lang w:val="tr-TR"/>
        </w:rPr>
        <w:sectPr w:rsidR="00FC3D60" w:rsidRPr="003556A2" w:rsidSect="00FC3D60">
          <w:footnotePr>
            <w:numFmt w:val="chicago"/>
            <w:numRestart w:val="eachPage"/>
          </w:footnotePr>
          <w:endnotePr>
            <w:numFmt w:val="decimal"/>
          </w:endnotePr>
          <w:type w:val="continuous"/>
          <w:pgSz w:w="11907" w:h="16840" w:code="9"/>
          <w:pgMar w:top="709" w:right="720" w:bottom="851" w:left="1418" w:header="709" w:footer="363" w:gutter="0"/>
          <w:paperSrc w:first="15" w:other="15"/>
          <w:cols w:num="2" w:space="708"/>
        </w:sectPr>
      </w:pPr>
    </w:p>
    <w:p w14:paraId="2582F5B5" w14:textId="77777777" w:rsidR="00B25C9E" w:rsidRPr="00B25C9E" w:rsidRDefault="00B25C9E" w:rsidP="00B25C9E">
      <w:pPr>
        <w:pStyle w:val="Achievement"/>
        <w:spacing w:after="120"/>
        <w:rPr>
          <w:color w:val="000000"/>
          <w:lang w:val="tr-TR"/>
        </w:rPr>
      </w:pPr>
    </w:p>
    <w:p w14:paraId="2C18F14E" w14:textId="77777777" w:rsidR="00FC3D60" w:rsidRPr="00FC3D60" w:rsidRDefault="00FC3D60" w:rsidP="00FC3D60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>
        <w:rPr>
          <w:b/>
          <w:color w:val="17365D" w:themeColor="text2" w:themeShade="BF"/>
          <w:sz w:val="24"/>
          <w:szCs w:val="24"/>
          <w:lang w:val="tr-TR"/>
        </w:rPr>
        <w:t>hakında</w:t>
      </w:r>
    </w:p>
    <w:p w14:paraId="6BC03BC6" w14:textId="2C03AF1E" w:rsidR="00FC3D60" w:rsidRPr="00265557" w:rsidRDefault="005F22ED" w:rsidP="006532F6">
      <w:pPr>
        <w:pStyle w:val="Objective"/>
        <w:rPr>
          <w:lang w:val="tr-TR"/>
        </w:rPr>
      </w:pPr>
      <w:r>
        <w:rPr>
          <w:lang w:val="tr-TR"/>
        </w:rPr>
        <w:t>BARTIN ÜNİVERSİTESİ SAĞLIK HİZMETLERİ MESLEK</w:t>
      </w:r>
      <w:r w:rsidR="00A42E48">
        <w:rPr>
          <w:lang w:val="tr-TR"/>
        </w:rPr>
        <w:t xml:space="preserve"> </w:t>
      </w:r>
      <w:r>
        <w:rPr>
          <w:lang w:val="tr-TR"/>
        </w:rPr>
        <w:t>YÜKSEKOKULU</w:t>
      </w:r>
      <w:r w:rsidR="00512033">
        <w:rPr>
          <w:lang w:val="tr-TR"/>
        </w:rPr>
        <w:t xml:space="preserve"> YAŞLI BAKIM TEKNİKERLİĞİ MEZUNUYUM. AYNI ZAMANDA</w:t>
      </w:r>
      <w:r w:rsidR="000C0211">
        <w:rPr>
          <w:lang w:val="tr-TR"/>
        </w:rPr>
        <w:t xml:space="preserve"> YİNE BARTIN ÜNİVERSİTESİ SAĞLIK HİZMETLERİ MES</w:t>
      </w:r>
      <w:r w:rsidR="00C034B3">
        <w:rPr>
          <w:lang w:val="tr-TR"/>
        </w:rPr>
        <w:t xml:space="preserve">LEK </w:t>
      </w:r>
      <w:r w:rsidR="000C0211">
        <w:rPr>
          <w:lang w:val="tr-TR"/>
        </w:rPr>
        <w:t>YÜKSEKOKULU</w:t>
      </w:r>
      <w:r w:rsidR="000C2F66">
        <w:rPr>
          <w:lang w:val="tr-TR"/>
        </w:rPr>
        <w:t xml:space="preserve"> FİZİK TEDAVİ VE REHABİLİTASYON</w:t>
      </w:r>
      <w:r w:rsidR="00950C28">
        <w:rPr>
          <w:lang w:val="tr-TR"/>
        </w:rPr>
        <w:t xml:space="preserve"> </w:t>
      </w:r>
      <w:r w:rsidR="00C034B3">
        <w:rPr>
          <w:lang w:val="tr-TR"/>
        </w:rPr>
        <w:t xml:space="preserve">BÖLÜM MEZUNUYUM. </w:t>
      </w:r>
    </w:p>
    <w:p w14:paraId="27887581" w14:textId="6A969D2C" w:rsidR="00EC792B" w:rsidRDefault="001230A5" w:rsidP="004750CD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İŞ TECRÜBELERİ</w:t>
      </w:r>
    </w:p>
    <w:p w14:paraId="71F34577" w14:textId="2915BBD6" w:rsidR="00F60125" w:rsidRPr="00F60125" w:rsidRDefault="00F60125" w:rsidP="00F60125">
      <w:pPr>
        <w:pStyle w:val="Objective"/>
        <w:rPr>
          <w:lang w:val="tr-TR"/>
        </w:rPr>
      </w:pPr>
      <w:r>
        <w:rPr>
          <w:lang w:val="tr-TR"/>
        </w:rPr>
        <w:t xml:space="preserve">2019-2022  </w:t>
      </w:r>
      <w:r w:rsidR="00601EDA">
        <w:rPr>
          <w:lang w:val="tr-TR"/>
        </w:rPr>
        <w:t xml:space="preserve">3 SEZON </w:t>
      </w:r>
      <w:r>
        <w:rPr>
          <w:lang w:val="tr-TR"/>
        </w:rPr>
        <w:t>EVA ORGANİZASYON PLANLAMA VE YÖNETİM</w:t>
      </w:r>
      <w:r w:rsidR="00601EDA">
        <w:rPr>
          <w:lang w:val="tr-TR"/>
        </w:rPr>
        <w:t xml:space="preserve"> </w:t>
      </w:r>
      <w:r>
        <w:rPr>
          <w:lang w:val="tr-TR"/>
        </w:rPr>
        <w:t xml:space="preserve"> </w:t>
      </w:r>
    </w:p>
    <w:p w14:paraId="56A3BB09" w14:textId="75849482" w:rsidR="00042342" w:rsidRDefault="003E298E" w:rsidP="00EF3599">
      <w:pPr>
        <w:pStyle w:val="Objective"/>
        <w:rPr>
          <w:i/>
          <w:lang w:val="tr-TR"/>
        </w:rPr>
      </w:pPr>
      <w:r>
        <w:rPr>
          <w:lang w:val="tr-TR"/>
        </w:rPr>
        <w:t>202</w:t>
      </w:r>
      <w:r w:rsidR="00276EFE">
        <w:rPr>
          <w:lang w:val="tr-TR"/>
        </w:rPr>
        <w:t xml:space="preserve">1-2022  BARTIN KADIN DOĞUM VE DEVLET HASTANESİ ACİL BÖLÜMÜ </w:t>
      </w:r>
      <w:r w:rsidR="00BE3763">
        <w:rPr>
          <w:lang w:val="tr-TR"/>
        </w:rPr>
        <w:t xml:space="preserve">Hemşirelik </w:t>
      </w:r>
      <w:r w:rsidR="0038333B">
        <w:rPr>
          <w:lang w:val="tr-TR"/>
        </w:rPr>
        <w:t xml:space="preserve">Yakınlaştırmayı </w:t>
      </w:r>
      <w:r w:rsidR="00276EFE">
        <w:rPr>
          <w:lang w:val="tr-TR"/>
        </w:rPr>
        <w:t>STAJ</w:t>
      </w:r>
      <w:r w:rsidR="00DF5501">
        <w:rPr>
          <w:lang w:val="tr-TR"/>
        </w:rPr>
        <w:t>YER.</w:t>
      </w:r>
    </w:p>
    <w:p w14:paraId="624B2B53" w14:textId="2FF0C05E" w:rsidR="00EF3599" w:rsidRPr="00042342" w:rsidRDefault="00DF5501" w:rsidP="00EF3599">
      <w:pPr>
        <w:pStyle w:val="Objective"/>
        <w:rPr>
          <w:lang w:val="tr-TR"/>
        </w:rPr>
      </w:pPr>
      <w:r>
        <w:rPr>
          <w:lang w:val="tr-TR"/>
        </w:rPr>
        <w:t>2022</w:t>
      </w:r>
      <w:r w:rsidR="00DD2576">
        <w:rPr>
          <w:lang w:val="tr-TR"/>
        </w:rPr>
        <w:t xml:space="preserve"> – </w:t>
      </w:r>
      <w:r w:rsidR="00470D32">
        <w:rPr>
          <w:lang w:val="tr-TR"/>
        </w:rPr>
        <w:t xml:space="preserve"> </w:t>
      </w:r>
      <w:r w:rsidR="00DD2576">
        <w:rPr>
          <w:lang w:val="tr-TR"/>
        </w:rPr>
        <w:t xml:space="preserve">KARADENİZ  EREĞLİ GÖKKUŞAĞI ÖZEL  REHABİLİTASYON VE FİZİK TEDAVİ MERKEZİ STAJYER </w:t>
      </w:r>
    </w:p>
    <w:p w14:paraId="78C9EDEF" w14:textId="51EA1417" w:rsidR="00EF3599" w:rsidRPr="00042342" w:rsidRDefault="00EF3599" w:rsidP="00EF3599">
      <w:pPr>
        <w:pStyle w:val="Objective"/>
        <w:rPr>
          <w:lang w:val="tr-TR"/>
        </w:rPr>
      </w:pPr>
    </w:p>
    <w:p w14:paraId="75B9E168" w14:textId="77777777" w:rsidR="00EF3599" w:rsidRPr="00EF3599" w:rsidRDefault="00EF3599" w:rsidP="00EF3599">
      <w:pPr>
        <w:pStyle w:val="GvdeMetni"/>
        <w:rPr>
          <w:lang w:val="tr-TR"/>
        </w:rPr>
      </w:pPr>
    </w:p>
    <w:p w14:paraId="3B2BE605" w14:textId="10CC94F6" w:rsidR="00195D29" w:rsidRDefault="001230A5" w:rsidP="00470D32">
      <w:pPr>
        <w:pStyle w:val="SectionTitle"/>
        <w:spacing w:before="0" w:after="120"/>
        <w:ind w:left="2410" w:hanging="2869"/>
        <w:rPr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ÖĞRENİM</w:t>
      </w:r>
      <w:r w:rsidR="00470D32">
        <w:rPr>
          <w:b/>
          <w:color w:val="17365D" w:themeColor="text2" w:themeShade="BF"/>
          <w:sz w:val="24"/>
          <w:szCs w:val="24"/>
          <w:lang w:val="tr-TR"/>
        </w:rPr>
        <w:t xml:space="preserve"> durumu</w:t>
      </w:r>
    </w:p>
    <w:p w14:paraId="1E241E5E" w14:textId="27BF8387" w:rsidR="00EF3599" w:rsidRDefault="005350F0" w:rsidP="00EF3599">
      <w:pPr>
        <w:pStyle w:val="CompanyName"/>
        <w:spacing w:before="0" w:after="120"/>
        <w:rPr>
          <w:lang w:val="tr-TR"/>
        </w:rPr>
      </w:pPr>
      <w:r>
        <w:rPr>
          <w:lang w:val="tr-TR"/>
        </w:rPr>
        <w:t xml:space="preserve">2020-2022 BARTIN ÜNİVERSİTESİ </w:t>
      </w:r>
      <w:r w:rsidR="003B7A07">
        <w:rPr>
          <w:lang w:val="tr-TR"/>
        </w:rPr>
        <w:t xml:space="preserve">SAĞLIK HİZMETLERİ YÜKSEK MESLEK  OKULU </w:t>
      </w:r>
      <w:r w:rsidR="004F3ED7">
        <w:rPr>
          <w:lang w:val="tr-TR"/>
        </w:rPr>
        <w:t xml:space="preserve">YAŞLI BAKIM TEKNİKERİ </w:t>
      </w:r>
      <w:r w:rsidR="00927372">
        <w:rPr>
          <w:lang w:val="tr-TR"/>
        </w:rPr>
        <w:t xml:space="preserve">– MEZUN </w:t>
      </w:r>
      <w:r w:rsidR="004F3ED7">
        <w:rPr>
          <w:lang w:val="tr-TR"/>
        </w:rPr>
        <w:t xml:space="preserve"> </w:t>
      </w:r>
    </w:p>
    <w:p w14:paraId="25BB6D57" w14:textId="329D7D9B" w:rsidR="00EF3599" w:rsidRPr="00F9673A" w:rsidRDefault="004F3ED7" w:rsidP="00F9673A">
      <w:pPr>
        <w:pStyle w:val="JobTitle"/>
        <w:rPr>
          <w:lang w:val="tr-TR"/>
        </w:rPr>
        <w:sectPr w:rsidR="00EF3599" w:rsidRPr="00F9673A" w:rsidSect="00195D29">
          <w:footnotePr>
            <w:numFmt w:val="chicago"/>
            <w:numRestart w:val="eachPage"/>
          </w:footnotePr>
          <w:endnotePr>
            <w:numFmt w:val="decimal"/>
          </w:endnotePr>
          <w:type w:val="continuous"/>
          <w:pgSz w:w="11907" w:h="16840" w:code="9"/>
          <w:pgMar w:top="709" w:right="720" w:bottom="851" w:left="1418" w:header="709" w:footer="363" w:gutter="0"/>
          <w:paperSrc w:first="15" w:other="15"/>
          <w:cols w:space="708"/>
        </w:sectPr>
      </w:pPr>
      <w:r>
        <w:rPr>
          <w:lang w:val="tr-TR"/>
        </w:rPr>
        <w:t>202</w:t>
      </w:r>
      <w:r w:rsidR="00625F53">
        <w:rPr>
          <w:lang w:val="tr-TR"/>
        </w:rPr>
        <w:t>1- 2</w:t>
      </w:r>
      <w:r w:rsidR="00927372">
        <w:rPr>
          <w:lang w:val="tr-TR"/>
        </w:rPr>
        <w:t>023 BARTIN ÜNİVERSİTESİ SAĞLIK HİZMETLERİ YÜKSEK MESLEK OKULU FİZİK TEDAVİ VE REHABİLİTASYON</w:t>
      </w:r>
      <w:r w:rsidR="00F9673A">
        <w:rPr>
          <w:lang w:val="tr-TR"/>
        </w:rPr>
        <w:t xml:space="preserve"> </w:t>
      </w:r>
      <w:r w:rsidR="008B2485">
        <w:rPr>
          <w:lang w:val="tr-TR"/>
        </w:rPr>
        <w:t xml:space="preserve">– </w:t>
      </w:r>
      <w:r w:rsidR="00BE3763">
        <w:rPr>
          <w:lang w:val="tr-TR"/>
        </w:rPr>
        <w:t xml:space="preserve"> </w:t>
      </w:r>
      <w:r w:rsidR="00505EB6">
        <w:rPr>
          <w:lang w:val="tr-TR"/>
        </w:rPr>
        <w:t xml:space="preserve"> MEZUN</w:t>
      </w:r>
    </w:p>
    <w:p w14:paraId="1C868632" w14:textId="77777777" w:rsidR="00106DF9" w:rsidRDefault="001230A5" w:rsidP="00106DF9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yabancı dİl</w:t>
      </w:r>
      <w:r w:rsidR="00B1237D" w:rsidRPr="00FC3D60">
        <w:rPr>
          <w:b/>
          <w:color w:val="17365D" w:themeColor="text2" w:themeShade="BF"/>
          <w:sz w:val="24"/>
          <w:szCs w:val="24"/>
          <w:lang w:val="tr-TR"/>
        </w:rPr>
        <w:t xml:space="preserve"> VE düzey</w:t>
      </w:r>
      <w:r w:rsidR="00A6764E" w:rsidRPr="00FC3D60">
        <w:rPr>
          <w:b/>
          <w:color w:val="17365D" w:themeColor="text2" w:themeShade="BF"/>
          <w:sz w:val="24"/>
          <w:szCs w:val="24"/>
          <w:lang w:val="tr-TR"/>
        </w:rPr>
        <w:t>İ</w:t>
      </w:r>
    </w:p>
    <w:p w14:paraId="1AE4F51A" w14:textId="17FE9428" w:rsidR="00195D29" w:rsidRPr="00106DF9" w:rsidRDefault="00927372" w:rsidP="00394C19">
      <w:pPr>
        <w:pStyle w:val="SectionTitle"/>
        <w:numPr>
          <w:ilvl w:val="0"/>
          <w:numId w:val="19"/>
        </w:numPr>
        <w:spacing w:before="0" w:after="120"/>
        <w:jc w:val="both"/>
        <w:rPr>
          <w:b/>
          <w:color w:val="17365D" w:themeColor="text2" w:themeShade="BF"/>
          <w:sz w:val="24"/>
          <w:szCs w:val="24"/>
          <w:lang w:val="tr-TR"/>
        </w:rPr>
      </w:pPr>
      <w:r>
        <w:rPr>
          <w:lang w:val="tr-TR"/>
        </w:rPr>
        <w:t xml:space="preserve">İNGİLİZCE  TEMEL DÜZEY </w:t>
      </w:r>
    </w:p>
    <w:p w14:paraId="191EFA7A" w14:textId="36CCC268" w:rsidR="00927372" w:rsidRPr="00FC3D60" w:rsidRDefault="00927372" w:rsidP="00394C19">
      <w:pPr>
        <w:pStyle w:val="GvdeMetni"/>
        <w:numPr>
          <w:ilvl w:val="0"/>
          <w:numId w:val="19"/>
        </w:numPr>
        <w:spacing w:after="120"/>
        <w:rPr>
          <w:lang w:val="tr-TR"/>
        </w:rPr>
      </w:pPr>
      <w:r>
        <w:rPr>
          <w:lang w:val="tr-TR"/>
        </w:rPr>
        <w:t xml:space="preserve">ALMANCA TEMEL DÜZEY  </w:t>
      </w:r>
    </w:p>
    <w:p w14:paraId="258DA0F2" w14:textId="705D34FE" w:rsidR="000C429A" w:rsidRDefault="001230A5" w:rsidP="000C429A">
      <w:pPr>
        <w:pStyle w:val="SectionTitle"/>
        <w:spacing w:before="0" w:after="120"/>
        <w:ind w:left="2410" w:hanging="2268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Bİlgİsayar</w:t>
      </w:r>
      <w:r w:rsidRPr="00FC3D60">
        <w:rPr>
          <w:b/>
          <w:color w:val="17365D" w:themeColor="text2" w:themeShade="BF"/>
          <w:lang w:val="tr-TR"/>
        </w:rPr>
        <w:t xml:space="preserve"> </w:t>
      </w:r>
      <w:r w:rsidR="00B0487A" w:rsidRPr="00FC3D60">
        <w:rPr>
          <w:b/>
          <w:color w:val="17365D" w:themeColor="text2" w:themeShade="BF"/>
          <w:sz w:val="24"/>
          <w:szCs w:val="24"/>
          <w:lang w:val="tr-TR"/>
        </w:rPr>
        <w:t>Becerİlerİ</w:t>
      </w:r>
      <w:r w:rsidR="00195D29" w:rsidRPr="00FC3D60">
        <w:rPr>
          <w:b/>
          <w:color w:val="17365D" w:themeColor="text2" w:themeShade="BF"/>
          <w:sz w:val="24"/>
          <w:szCs w:val="24"/>
          <w:lang w:val="tr-TR"/>
        </w:rPr>
        <w:t xml:space="preserve"> </w:t>
      </w:r>
    </w:p>
    <w:p w14:paraId="65D45BAF" w14:textId="32C30E72" w:rsidR="000C429A" w:rsidRPr="000C429A" w:rsidRDefault="000C429A" w:rsidP="000C429A">
      <w:pPr>
        <w:pStyle w:val="Objective"/>
        <w:rPr>
          <w:lang w:val="tr-TR"/>
        </w:rPr>
      </w:pPr>
      <w:r>
        <w:rPr>
          <w:lang w:val="tr-TR"/>
        </w:rPr>
        <w:t xml:space="preserve">ORTA DÜZEY </w:t>
      </w:r>
    </w:p>
    <w:sectPr w:rsidR="000C429A" w:rsidRPr="000C429A" w:rsidSect="00195D29"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13337" w14:textId="77777777" w:rsidR="00B33851" w:rsidRDefault="00B33851">
      <w:r>
        <w:separator/>
      </w:r>
    </w:p>
  </w:endnote>
  <w:endnote w:type="continuationSeparator" w:id="0">
    <w:p w14:paraId="5498A8B8" w14:textId="77777777" w:rsidR="00B33851" w:rsidRDefault="00B3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B0604020202020204"/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15E1" w14:textId="77777777" w:rsidR="00BC654D" w:rsidRDefault="00BC654D" w:rsidP="00462907">
    <w:pPr>
      <w:jc w:val="center"/>
      <w:rPr>
        <w:szCs w:val="22"/>
        <w:lang w:val="tr-TR"/>
      </w:rPr>
    </w:pPr>
  </w:p>
  <w:p w14:paraId="46C60E3D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EA1A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B0F53" w14:textId="77777777" w:rsidR="00B33851" w:rsidRDefault="00B33851">
      <w:r>
        <w:separator/>
      </w:r>
    </w:p>
  </w:footnote>
  <w:footnote w:type="continuationSeparator" w:id="0">
    <w:p w14:paraId="1612DE1D" w14:textId="77777777" w:rsidR="00B33851" w:rsidRDefault="00B33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0530E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E38"/>
    <w:multiLevelType w:val="hybridMultilevel"/>
    <w:tmpl w:val="2DA4312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750A30"/>
    <w:multiLevelType w:val="hybridMultilevel"/>
    <w:tmpl w:val="1B9CA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83F6B"/>
    <w:multiLevelType w:val="hybridMultilevel"/>
    <w:tmpl w:val="A1744F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2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840C0E"/>
    <w:multiLevelType w:val="hybridMultilevel"/>
    <w:tmpl w:val="52E23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D1AAC"/>
    <w:multiLevelType w:val="hybridMultilevel"/>
    <w:tmpl w:val="C74EA0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B301E4"/>
    <w:multiLevelType w:val="hybridMultilevel"/>
    <w:tmpl w:val="7D3E37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5F253F"/>
    <w:multiLevelType w:val="hybridMultilevel"/>
    <w:tmpl w:val="527840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8428518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456684801">
    <w:abstractNumId w:val="17"/>
  </w:num>
  <w:num w:numId="3" w16cid:durableId="384990877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1867018194">
    <w:abstractNumId w:val="18"/>
  </w:num>
  <w:num w:numId="5" w16cid:durableId="1066799088">
    <w:abstractNumId w:val="11"/>
  </w:num>
  <w:num w:numId="6" w16cid:durableId="1985425072">
    <w:abstractNumId w:val="12"/>
  </w:num>
  <w:num w:numId="7" w16cid:durableId="223882451">
    <w:abstractNumId w:val="2"/>
  </w:num>
  <w:num w:numId="8" w16cid:durableId="1351025270">
    <w:abstractNumId w:val="3"/>
  </w:num>
  <w:num w:numId="9" w16cid:durableId="1568344009">
    <w:abstractNumId w:val="10"/>
  </w:num>
  <w:num w:numId="10" w16cid:durableId="1230992062">
    <w:abstractNumId w:val="1"/>
  </w:num>
  <w:num w:numId="11" w16cid:durableId="1854955532">
    <w:abstractNumId w:val="6"/>
  </w:num>
  <w:num w:numId="12" w16cid:durableId="398289733">
    <w:abstractNumId w:val="8"/>
  </w:num>
  <w:num w:numId="13" w16cid:durableId="241182518">
    <w:abstractNumId w:val="4"/>
  </w:num>
  <w:num w:numId="14" w16cid:durableId="283082248">
    <w:abstractNumId w:val="14"/>
  </w:num>
  <w:num w:numId="15" w16cid:durableId="958339397">
    <w:abstractNumId w:val="7"/>
  </w:num>
  <w:num w:numId="16" w16cid:durableId="344284436">
    <w:abstractNumId w:val="16"/>
  </w:num>
  <w:num w:numId="17" w16cid:durableId="1603878255">
    <w:abstractNumId w:val="13"/>
  </w:num>
  <w:num w:numId="18" w16cid:durableId="1965379164">
    <w:abstractNumId w:val="15"/>
  </w:num>
  <w:num w:numId="19" w16cid:durableId="1251282001">
    <w:abstractNumId w:val="9"/>
  </w:num>
  <w:num w:numId="20" w16cid:durableId="1230892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A3"/>
    <w:rsid w:val="00032779"/>
    <w:rsid w:val="00033D03"/>
    <w:rsid w:val="00042342"/>
    <w:rsid w:val="00054155"/>
    <w:rsid w:val="000658D0"/>
    <w:rsid w:val="000A62AD"/>
    <w:rsid w:val="000C0211"/>
    <w:rsid w:val="000C2F66"/>
    <w:rsid w:val="000C429A"/>
    <w:rsid w:val="000D2D67"/>
    <w:rsid w:val="000E3442"/>
    <w:rsid w:val="000F39A1"/>
    <w:rsid w:val="00106DF9"/>
    <w:rsid w:val="0011340D"/>
    <w:rsid w:val="001230A5"/>
    <w:rsid w:val="00123FC4"/>
    <w:rsid w:val="00130CFB"/>
    <w:rsid w:val="0013433A"/>
    <w:rsid w:val="00137FC0"/>
    <w:rsid w:val="001523C8"/>
    <w:rsid w:val="00166C5F"/>
    <w:rsid w:val="00171750"/>
    <w:rsid w:val="00195D29"/>
    <w:rsid w:val="001D1A21"/>
    <w:rsid w:val="001D26DB"/>
    <w:rsid w:val="001E010A"/>
    <w:rsid w:val="001E1ECC"/>
    <w:rsid w:val="00265557"/>
    <w:rsid w:val="00276EFE"/>
    <w:rsid w:val="00316B5D"/>
    <w:rsid w:val="003556A2"/>
    <w:rsid w:val="0038333B"/>
    <w:rsid w:val="00394C19"/>
    <w:rsid w:val="003A77AE"/>
    <w:rsid w:val="003B7A07"/>
    <w:rsid w:val="003E298E"/>
    <w:rsid w:val="003E3FD7"/>
    <w:rsid w:val="003E5BCE"/>
    <w:rsid w:val="004256D4"/>
    <w:rsid w:val="00440796"/>
    <w:rsid w:val="00462907"/>
    <w:rsid w:val="00470D32"/>
    <w:rsid w:val="004750CD"/>
    <w:rsid w:val="00492DA4"/>
    <w:rsid w:val="00495B2A"/>
    <w:rsid w:val="004A62FD"/>
    <w:rsid w:val="004C0C70"/>
    <w:rsid w:val="004C461C"/>
    <w:rsid w:val="004D12A9"/>
    <w:rsid w:val="004E1DDF"/>
    <w:rsid w:val="004E2900"/>
    <w:rsid w:val="004E79BA"/>
    <w:rsid w:val="004F3ED7"/>
    <w:rsid w:val="00505EB6"/>
    <w:rsid w:val="00512033"/>
    <w:rsid w:val="005350F0"/>
    <w:rsid w:val="00554CB5"/>
    <w:rsid w:val="005B6FFD"/>
    <w:rsid w:val="005D7EC4"/>
    <w:rsid w:val="005E2B5A"/>
    <w:rsid w:val="005F22ED"/>
    <w:rsid w:val="00601EDA"/>
    <w:rsid w:val="00602F2F"/>
    <w:rsid w:val="00625F53"/>
    <w:rsid w:val="006532F6"/>
    <w:rsid w:val="006967A2"/>
    <w:rsid w:val="00697D43"/>
    <w:rsid w:val="006B15D5"/>
    <w:rsid w:val="006B205C"/>
    <w:rsid w:val="006B2894"/>
    <w:rsid w:val="006C0905"/>
    <w:rsid w:val="006C600F"/>
    <w:rsid w:val="006D5589"/>
    <w:rsid w:val="006E080D"/>
    <w:rsid w:val="0072108A"/>
    <w:rsid w:val="0075629A"/>
    <w:rsid w:val="00757BB0"/>
    <w:rsid w:val="00764A3D"/>
    <w:rsid w:val="0076732F"/>
    <w:rsid w:val="007B1FB3"/>
    <w:rsid w:val="00830583"/>
    <w:rsid w:val="008477CB"/>
    <w:rsid w:val="00850140"/>
    <w:rsid w:val="008529AC"/>
    <w:rsid w:val="00866454"/>
    <w:rsid w:val="0087530E"/>
    <w:rsid w:val="0088431A"/>
    <w:rsid w:val="00896161"/>
    <w:rsid w:val="008A34A3"/>
    <w:rsid w:val="008A75F9"/>
    <w:rsid w:val="008B2485"/>
    <w:rsid w:val="0090079D"/>
    <w:rsid w:val="00900BFB"/>
    <w:rsid w:val="00906AB5"/>
    <w:rsid w:val="00914A08"/>
    <w:rsid w:val="00921499"/>
    <w:rsid w:val="00927372"/>
    <w:rsid w:val="009332F2"/>
    <w:rsid w:val="00940DD3"/>
    <w:rsid w:val="00950C28"/>
    <w:rsid w:val="00960923"/>
    <w:rsid w:val="009D09F7"/>
    <w:rsid w:val="00A24059"/>
    <w:rsid w:val="00A34E32"/>
    <w:rsid w:val="00A40898"/>
    <w:rsid w:val="00A42E48"/>
    <w:rsid w:val="00A439C1"/>
    <w:rsid w:val="00A6764E"/>
    <w:rsid w:val="00A717AE"/>
    <w:rsid w:val="00AA2484"/>
    <w:rsid w:val="00B0487A"/>
    <w:rsid w:val="00B1237D"/>
    <w:rsid w:val="00B25718"/>
    <w:rsid w:val="00B25C9E"/>
    <w:rsid w:val="00B33851"/>
    <w:rsid w:val="00B37608"/>
    <w:rsid w:val="00B84FA8"/>
    <w:rsid w:val="00BA36B2"/>
    <w:rsid w:val="00BC654D"/>
    <w:rsid w:val="00BE1E2A"/>
    <w:rsid w:val="00BE3763"/>
    <w:rsid w:val="00C034B3"/>
    <w:rsid w:val="00C30987"/>
    <w:rsid w:val="00C34C9D"/>
    <w:rsid w:val="00C54B40"/>
    <w:rsid w:val="00C56600"/>
    <w:rsid w:val="00C672C1"/>
    <w:rsid w:val="00CD26F8"/>
    <w:rsid w:val="00CE7F74"/>
    <w:rsid w:val="00CF5406"/>
    <w:rsid w:val="00D03E26"/>
    <w:rsid w:val="00D26A67"/>
    <w:rsid w:val="00D607FF"/>
    <w:rsid w:val="00D86262"/>
    <w:rsid w:val="00D919CD"/>
    <w:rsid w:val="00DB160F"/>
    <w:rsid w:val="00DB4CB9"/>
    <w:rsid w:val="00DB694B"/>
    <w:rsid w:val="00DD2576"/>
    <w:rsid w:val="00DF079D"/>
    <w:rsid w:val="00DF5501"/>
    <w:rsid w:val="00E075FD"/>
    <w:rsid w:val="00E15D8B"/>
    <w:rsid w:val="00E2791C"/>
    <w:rsid w:val="00E529C4"/>
    <w:rsid w:val="00E7126C"/>
    <w:rsid w:val="00E91C8C"/>
    <w:rsid w:val="00E95A4F"/>
    <w:rsid w:val="00EA24A8"/>
    <w:rsid w:val="00EC792B"/>
    <w:rsid w:val="00ED1F29"/>
    <w:rsid w:val="00ED3F77"/>
    <w:rsid w:val="00EF3599"/>
    <w:rsid w:val="00F02EA5"/>
    <w:rsid w:val="00F11844"/>
    <w:rsid w:val="00F20CD0"/>
    <w:rsid w:val="00F36209"/>
    <w:rsid w:val="00F554AC"/>
    <w:rsid w:val="00F60125"/>
    <w:rsid w:val="00F9673A"/>
    <w:rsid w:val="00FB161B"/>
    <w:rsid w:val="00FB3C5B"/>
    <w:rsid w:val="00FB3CBC"/>
    <w:rsid w:val="00FB3D39"/>
    <w:rsid w:val="00FC3CA2"/>
    <w:rsid w:val="00FC3D60"/>
    <w:rsid w:val="00FD6837"/>
    <w:rsid w:val="00FE05A8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3778D"/>
  <w15:docId w15:val="{0A243D06-FADD-6B42-8EF5-292E6F4D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29"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rsid w:val="00ED1F29"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rsid w:val="00ED1F29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rsid w:val="00ED1F29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rsid w:val="00ED1F29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rsid w:val="00ED1F29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rsid w:val="00ED1F29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rsid w:val="00ED1F29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rsid w:val="00ED1F29"/>
    <w:pPr>
      <w:spacing w:after="220" w:line="240" w:lineRule="atLeast"/>
    </w:pPr>
  </w:style>
  <w:style w:type="paragraph" w:styleId="Liste">
    <w:name w:val="List"/>
    <w:basedOn w:val="GvdeMetni"/>
    <w:rsid w:val="00ED1F29"/>
    <w:pPr>
      <w:ind w:left="360" w:hanging="360"/>
    </w:pPr>
  </w:style>
  <w:style w:type="paragraph" w:customStyle="1" w:styleId="HeaderBase">
    <w:name w:val="Header Base"/>
    <w:basedOn w:val="Normal"/>
    <w:rsid w:val="00ED1F29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ED1F29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rsid w:val="00ED1F29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rsid w:val="00ED1F29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rsid w:val="00ED1F29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rsid w:val="00ED1F29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rsid w:val="00ED1F29"/>
    <w:pPr>
      <w:spacing w:after="220" w:line="220" w:lineRule="atLeast"/>
    </w:pPr>
  </w:style>
  <w:style w:type="paragraph" w:styleId="Tarih">
    <w:name w:val="Date"/>
    <w:basedOn w:val="GvdeMetni"/>
    <w:rsid w:val="00ED1F29"/>
    <w:pPr>
      <w:keepNext/>
    </w:pPr>
  </w:style>
  <w:style w:type="paragraph" w:customStyle="1" w:styleId="CityState">
    <w:name w:val="City/State"/>
    <w:basedOn w:val="GvdeMetni"/>
    <w:next w:val="GvdeMetni"/>
    <w:rsid w:val="00ED1F29"/>
    <w:pPr>
      <w:keepNext/>
    </w:pPr>
  </w:style>
  <w:style w:type="paragraph" w:customStyle="1" w:styleId="Institution">
    <w:name w:val="Institution"/>
    <w:basedOn w:val="Normal"/>
    <w:next w:val="Achievement"/>
    <w:rsid w:val="00ED1F29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rsid w:val="00ED1F29"/>
    <w:pPr>
      <w:spacing w:after="60" w:line="220" w:lineRule="atLeast"/>
      <w:ind w:left="240" w:hanging="240"/>
    </w:pPr>
  </w:style>
  <w:style w:type="character" w:customStyle="1" w:styleId="Lead-inEmphasis">
    <w:name w:val="Lead-in Emphasis"/>
    <w:rsid w:val="00ED1F29"/>
    <w:rPr>
      <w:rFonts w:ascii="Arial Black" w:hAnsi="Arial Black"/>
      <w:spacing w:val="-6"/>
      <w:sz w:val="18"/>
    </w:rPr>
  </w:style>
  <w:style w:type="paragraph" w:styleId="stBilgi">
    <w:name w:val="header"/>
    <w:basedOn w:val="HeaderBase"/>
    <w:rsid w:val="00ED1F29"/>
  </w:style>
  <w:style w:type="paragraph" w:styleId="AltBilgi">
    <w:name w:val="footer"/>
    <w:basedOn w:val="HeaderBase"/>
    <w:rsid w:val="00ED1F29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sid w:val="00ED1F29"/>
    <w:rPr>
      <w:sz w:val="16"/>
    </w:rPr>
  </w:style>
  <w:style w:type="paragraph" w:customStyle="1" w:styleId="Address1">
    <w:name w:val="Address 1"/>
    <w:basedOn w:val="Normal"/>
    <w:rsid w:val="00ED1F29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sid w:val="00ED1F29"/>
    <w:rPr>
      <w:rFonts w:ascii="Courier New" w:hAnsi="Courier New"/>
    </w:rPr>
  </w:style>
  <w:style w:type="paragraph" w:styleId="ListeNumaras">
    <w:name w:val="List Number"/>
    <w:basedOn w:val="Liste"/>
    <w:rsid w:val="00ED1F29"/>
  </w:style>
  <w:style w:type="paragraph" w:customStyle="1" w:styleId="SectionSubtitle">
    <w:name w:val="Section Subtitle"/>
    <w:basedOn w:val="SectionTitle"/>
    <w:next w:val="Normal"/>
    <w:rsid w:val="00ED1F29"/>
    <w:rPr>
      <w:i/>
      <w:caps w:val="0"/>
      <w:spacing w:val="10"/>
      <w:sz w:val="24"/>
    </w:rPr>
  </w:style>
  <w:style w:type="paragraph" w:customStyle="1" w:styleId="Address2">
    <w:name w:val="Address 2"/>
    <w:basedOn w:val="Normal"/>
    <w:rsid w:val="00ED1F29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sid w:val="00ED1F29"/>
    <w:rPr>
      <w:sz w:val="24"/>
    </w:rPr>
  </w:style>
  <w:style w:type="paragraph" w:customStyle="1" w:styleId="Picture">
    <w:name w:val="Picture"/>
    <w:basedOn w:val="Normal"/>
    <w:rsid w:val="00ED1F29"/>
  </w:style>
  <w:style w:type="paragraph" w:styleId="AklamaMetni">
    <w:name w:val="annotation text"/>
    <w:basedOn w:val="FootnoteBase"/>
    <w:semiHidden/>
    <w:rsid w:val="00ED1F29"/>
    <w:pPr>
      <w:spacing w:after="120"/>
    </w:pPr>
  </w:style>
  <w:style w:type="character" w:styleId="Vurgu">
    <w:name w:val="Emphasis"/>
    <w:qFormat/>
    <w:rsid w:val="00ED1F29"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rsid w:val="00ED1F29"/>
    <w:pPr>
      <w:ind w:left="720"/>
    </w:pPr>
  </w:style>
  <w:style w:type="paragraph" w:styleId="Liste2">
    <w:name w:val="List 2"/>
    <w:basedOn w:val="Liste"/>
    <w:rsid w:val="00ED1F29"/>
    <w:pPr>
      <w:ind w:left="720"/>
    </w:pPr>
  </w:style>
  <w:style w:type="paragraph" w:styleId="Liste3">
    <w:name w:val="List 3"/>
    <w:basedOn w:val="Liste"/>
    <w:rsid w:val="00ED1F29"/>
    <w:pPr>
      <w:ind w:left="1080"/>
    </w:pPr>
  </w:style>
  <w:style w:type="paragraph" w:styleId="Liste4">
    <w:name w:val="List 4"/>
    <w:basedOn w:val="Liste"/>
    <w:rsid w:val="00ED1F29"/>
    <w:pPr>
      <w:ind w:left="1440"/>
    </w:pPr>
  </w:style>
  <w:style w:type="paragraph" w:styleId="Liste5">
    <w:name w:val="List 5"/>
    <w:basedOn w:val="Liste"/>
    <w:rsid w:val="00ED1F29"/>
    <w:pPr>
      <w:ind w:left="1800"/>
    </w:pPr>
  </w:style>
  <w:style w:type="paragraph" w:styleId="ListeMaddemi2">
    <w:name w:val="List Bullet 2"/>
    <w:basedOn w:val="ListeMaddemi"/>
    <w:rsid w:val="00ED1F29"/>
    <w:pPr>
      <w:ind w:left="600"/>
    </w:pPr>
  </w:style>
  <w:style w:type="paragraph" w:styleId="ListeMaddemi3">
    <w:name w:val="List Bullet 3"/>
    <w:basedOn w:val="ListeMaddemi"/>
    <w:rsid w:val="00ED1F29"/>
    <w:pPr>
      <w:ind w:left="960"/>
    </w:pPr>
  </w:style>
  <w:style w:type="paragraph" w:styleId="ListeMaddemi4">
    <w:name w:val="List Bullet 4"/>
    <w:basedOn w:val="ListeMaddemi"/>
    <w:rsid w:val="00ED1F29"/>
    <w:pPr>
      <w:ind w:left="1320"/>
    </w:pPr>
  </w:style>
  <w:style w:type="paragraph" w:styleId="ListeMaddemi5">
    <w:name w:val="List Bullet 5"/>
    <w:basedOn w:val="ListeMaddemi"/>
    <w:rsid w:val="00ED1F29"/>
    <w:pPr>
      <w:ind w:left="1680"/>
    </w:pPr>
  </w:style>
  <w:style w:type="paragraph" w:styleId="ListeNumaras2">
    <w:name w:val="List Number 2"/>
    <w:basedOn w:val="ListeNumaras"/>
    <w:rsid w:val="00ED1F29"/>
    <w:pPr>
      <w:ind w:left="720"/>
    </w:pPr>
  </w:style>
  <w:style w:type="paragraph" w:styleId="ListeNumaras3">
    <w:name w:val="List Number 3"/>
    <w:basedOn w:val="ListeNumaras"/>
    <w:rsid w:val="00ED1F29"/>
    <w:pPr>
      <w:ind w:left="1080"/>
    </w:pPr>
  </w:style>
  <w:style w:type="paragraph" w:styleId="ListeNumaras4">
    <w:name w:val="List Number 4"/>
    <w:basedOn w:val="ListeNumaras"/>
    <w:rsid w:val="00ED1F29"/>
    <w:pPr>
      <w:ind w:left="1440"/>
    </w:pPr>
  </w:style>
  <w:style w:type="paragraph" w:styleId="ListeNumaras5">
    <w:name w:val="List Number 5"/>
    <w:basedOn w:val="ListeNumaras"/>
    <w:rsid w:val="00ED1F29"/>
    <w:pPr>
      <w:ind w:left="1800"/>
    </w:pPr>
  </w:style>
  <w:style w:type="paragraph" w:styleId="ListeDevam">
    <w:name w:val="List Continue"/>
    <w:basedOn w:val="Liste"/>
    <w:rsid w:val="00ED1F29"/>
    <w:pPr>
      <w:spacing w:after="60"/>
      <w:ind w:firstLine="0"/>
    </w:pPr>
  </w:style>
  <w:style w:type="paragraph" w:styleId="ListeDevam2">
    <w:name w:val="List Continue 2"/>
    <w:basedOn w:val="ListeDevam"/>
    <w:rsid w:val="00ED1F29"/>
    <w:pPr>
      <w:ind w:left="720"/>
    </w:pPr>
  </w:style>
  <w:style w:type="paragraph" w:styleId="ListeDevam3">
    <w:name w:val="List Continue 3"/>
    <w:basedOn w:val="ListeDevam"/>
    <w:rsid w:val="00ED1F29"/>
    <w:pPr>
      <w:ind w:left="1080"/>
    </w:pPr>
  </w:style>
  <w:style w:type="paragraph" w:styleId="ListeDevam4">
    <w:name w:val="List Continue 4"/>
    <w:basedOn w:val="ListeDevam"/>
    <w:rsid w:val="00ED1F29"/>
    <w:pPr>
      <w:ind w:left="1440"/>
    </w:pPr>
  </w:style>
  <w:style w:type="paragraph" w:styleId="ListeDevam5">
    <w:name w:val="List Continue 5"/>
    <w:basedOn w:val="ListeDevam"/>
    <w:rsid w:val="00ED1F29"/>
    <w:pPr>
      <w:ind w:left="1800"/>
    </w:pPr>
  </w:style>
  <w:style w:type="character" w:styleId="DipnotBavurusu">
    <w:name w:val="footnote reference"/>
    <w:basedOn w:val="VarsaylanParagrafYazTipi"/>
    <w:semiHidden/>
    <w:rsid w:val="00ED1F29"/>
    <w:rPr>
      <w:vertAlign w:val="superscript"/>
    </w:rPr>
  </w:style>
  <w:style w:type="paragraph" w:customStyle="1" w:styleId="JobTitle">
    <w:name w:val="Job Title"/>
    <w:next w:val="Achievement"/>
    <w:rsid w:val="00ED1F29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  <w:rsid w:val="00ED1F29"/>
  </w:style>
  <w:style w:type="paragraph" w:customStyle="1" w:styleId="FootnoteBase">
    <w:name w:val="Footnote Base"/>
    <w:basedOn w:val="Normal"/>
    <w:rsid w:val="00ED1F29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rsid w:val="00ED1F29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rsid w:val="00ED1F29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rsid w:val="00ED1F29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rsid w:val="00ED1F29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rsid w:val="00ED1F29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sid w:val="00ED1F29"/>
    <w:rPr>
      <w:vertAlign w:val="superscript"/>
    </w:rPr>
  </w:style>
  <w:style w:type="paragraph" w:customStyle="1" w:styleId="Address">
    <w:name w:val="Address"/>
    <w:basedOn w:val="Normal"/>
    <w:rsid w:val="00ED1F29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basedOn w:val="VarsaylanParagrafYazTipi"/>
    <w:rsid w:val="00ED1F2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12A9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66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EF94-8371-4D63-924C-C7A57AB3CB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tasnifci.com</dc:creator>
  <cp:lastModifiedBy>Sedanur Çakırgöz</cp:lastModifiedBy>
  <cp:revision>4</cp:revision>
  <cp:lastPrinted>2016-10-04T10:49:00Z</cp:lastPrinted>
  <dcterms:created xsi:type="dcterms:W3CDTF">2023-07-04T21:06:00Z</dcterms:created>
  <dcterms:modified xsi:type="dcterms:W3CDTF">2023-08-14T10:19:00Z</dcterms:modified>
</cp:coreProperties>
</file>