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F1331" w14:textId="77777777"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Look w:val="0000" w:firstRow="0" w:lastRow="0" w:firstColumn="0" w:lastColumn="0" w:noHBand="0" w:noVBand="0"/>
      </w:tblPr>
      <w:tblGrid>
        <w:gridCol w:w="2016"/>
      </w:tblGrid>
      <w:tr w:rsidR="00554CB5" w14:paraId="3A78B047" w14:textId="77777777" w:rsidTr="00D6242F">
        <w:trPr>
          <w:trHeight w:val="1997"/>
        </w:trPr>
        <w:tc>
          <w:tcPr>
            <w:tcW w:w="1596" w:type="dxa"/>
          </w:tcPr>
          <w:p w14:paraId="1FAFE88A" w14:textId="2858175F" w:rsidR="00554CB5" w:rsidRPr="00554CB5" w:rsidRDefault="00182758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568553AE" wp14:editId="4F66D65A">
                  <wp:extent cx="1135237" cy="1428750"/>
                  <wp:effectExtent l="0" t="0" r="8255" b="0"/>
                  <wp:docPr id="1831508364" name="Resim 1" descr="insan yüzü, kişi, şahıs, giyim, port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1508364" name="Resim 1" descr="insan yüzü, kişi, şahıs, giyim, portre içeren bir resim&#10;&#10;Açıklama otomatik olarak oluşturuldu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751" cy="1463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0F6BD5" w14:textId="77777777" w:rsidR="00195D29" w:rsidRPr="00195D29" w:rsidRDefault="00957BFA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>
        <w:rPr>
          <w:b/>
          <w:lang w:val="tr-TR"/>
        </w:rPr>
        <w:t xml:space="preserve"> </w:t>
      </w:r>
      <w:r w:rsidR="00195D29" w:rsidRPr="00195D29">
        <w:rPr>
          <w:b/>
          <w:lang w:val="tr-TR"/>
        </w:rPr>
        <w:t>İsim</w:t>
      </w:r>
      <w:r w:rsidR="00195D29">
        <w:rPr>
          <w:b/>
          <w:lang w:val="tr-TR"/>
        </w:rPr>
        <w:t>:</w:t>
      </w:r>
      <w:r w:rsidR="003A5F38">
        <w:rPr>
          <w:b/>
          <w:lang w:val="tr-TR"/>
        </w:rPr>
        <w:t xml:space="preserve"> </w:t>
      </w:r>
      <w:r w:rsidR="003A5F38">
        <w:rPr>
          <w:b/>
          <w:lang w:val="tr-TR"/>
        </w:rPr>
        <w:tab/>
        <w:t xml:space="preserve">Buket </w:t>
      </w:r>
      <w:proofErr w:type="spellStart"/>
      <w:r w:rsidR="003A5F38">
        <w:rPr>
          <w:b/>
          <w:lang w:val="tr-TR"/>
        </w:rPr>
        <w:t>Canseven</w:t>
      </w:r>
      <w:proofErr w:type="spellEnd"/>
      <w:r w:rsidR="003A5F38">
        <w:rPr>
          <w:b/>
          <w:lang w:val="tr-TR"/>
        </w:rPr>
        <w:tab/>
      </w:r>
    </w:p>
    <w:p w14:paraId="41A8B4A1" w14:textId="77777777" w:rsidR="006B15D5" w:rsidRPr="008529AC" w:rsidRDefault="00957BFA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 xml:space="preserve"> </w:t>
      </w:r>
      <w:r w:rsidR="006B15D5" w:rsidRPr="008529AC">
        <w:rPr>
          <w:b/>
          <w:lang w:val="tr-TR"/>
        </w:rPr>
        <w:t>Doğum Yeri</w:t>
      </w:r>
      <w:r w:rsidR="006B15D5" w:rsidRPr="00195D29">
        <w:rPr>
          <w:b/>
          <w:lang w:val="tr-TR"/>
        </w:rPr>
        <w:t>:</w:t>
      </w:r>
      <w:r w:rsidR="003A5F38">
        <w:rPr>
          <w:b/>
          <w:lang w:val="tr-TR"/>
        </w:rPr>
        <w:t xml:space="preserve"> </w:t>
      </w:r>
      <w:r w:rsidR="003A5F38">
        <w:rPr>
          <w:b/>
          <w:lang w:val="tr-TR"/>
        </w:rPr>
        <w:tab/>
      </w:r>
      <w:proofErr w:type="spellStart"/>
      <w:r w:rsidR="003A5F38">
        <w:rPr>
          <w:b/>
          <w:lang w:val="tr-TR"/>
        </w:rPr>
        <w:t>Kdz.Ereğli</w:t>
      </w:r>
      <w:proofErr w:type="spellEnd"/>
      <w:r w:rsidR="003A5F38">
        <w:rPr>
          <w:b/>
          <w:lang w:val="tr-TR"/>
        </w:rPr>
        <w:tab/>
      </w:r>
    </w:p>
    <w:p w14:paraId="00264DB3" w14:textId="77777777" w:rsidR="006B15D5" w:rsidRPr="008529AC" w:rsidRDefault="00957BFA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 xml:space="preserve"> </w:t>
      </w:r>
      <w:r w:rsidR="006B15D5"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="006B15D5" w:rsidRPr="00195D29">
        <w:rPr>
          <w:b/>
          <w:lang w:val="tr-TR"/>
        </w:rPr>
        <w:t>:</w:t>
      </w:r>
      <w:r>
        <w:rPr>
          <w:b/>
          <w:lang w:val="tr-TR"/>
        </w:rPr>
        <w:t xml:space="preserve"> </w:t>
      </w:r>
      <w:r w:rsidR="003A5F38">
        <w:rPr>
          <w:b/>
          <w:lang w:val="tr-TR"/>
        </w:rPr>
        <w:t>18/10/1999</w:t>
      </w:r>
    </w:p>
    <w:p w14:paraId="587F6AE6" w14:textId="77777777" w:rsidR="006967A2" w:rsidRPr="008529AC" w:rsidRDefault="00957BFA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 xml:space="preserve"> </w:t>
      </w:r>
      <w:r w:rsidR="006967A2"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="006967A2" w:rsidRPr="00195D29">
        <w:rPr>
          <w:b/>
          <w:lang w:val="tr-TR"/>
        </w:rPr>
        <w:t>:</w:t>
      </w:r>
      <w:r w:rsidR="003A5F38">
        <w:rPr>
          <w:b/>
          <w:lang w:val="tr-TR"/>
        </w:rPr>
        <w:t xml:space="preserve"> Türkiye Cumhuriyeti</w:t>
      </w:r>
    </w:p>
    <w:p w14:paraId="2B34CD1A" w14:textId="77777777" w:rsidR="00A24059" w:rsidRPr="00D520CD" w:rsidRDefault="00957BFA" w:rsidP="003A5F38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 xml:space="preserve"> </w:t>
      </w:r>
      <w:r w:rsidR="004C0C70"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>
        <w:rPr>
          <w:b/>
          <w:lang w:val="tr-TR"/>
        </w:rPr>
        <w:t xml:space="preserve"> </w:t>
      </w:r>
      <w:r w:rsidR="003A5F38">
        <w:rPr>
          <w:b/>
          <w:lang w:val="tr-TR"/>
        </w:rPr>
        <w:t>Bekar</w:t>
      </w:r>
    </w:p>
    <w:p w14:paraId="23AD349D" w14:textId="77777777" w:rsidR="00D520CD" w:rsidRPr="00D520CD" w:rsidRDefault="00D520CD" w:rsidP="003A5F38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 xml:space="preserve"> </w:t>
      </w:r>
      <w:proofErr w:type="gramStart"/>
      <w:r>
        <w:rPr>
          <w:b/>
          <w:lang w:val="tr-TR"/>
        </w:rPr>
        <w:t>Mail</w:t>
      </w:r>
      <w:proofErr w:type="gramEnd"/>
      <w:r>
        <w:rPr>
          <w:b/>
          <w:lang w:val="tr-TR"/>
        </w:rPr>
        <w:t xml:space="preserve">: </w:t>
      </w:r>
      <w:hyperlink r:id="rId8" w:history="1">
        <w:r w:rsidRPr="00086B3E">
          <w:rPr>
            <w:rStyle w:val="Kpr"/>
            <w:b/>
            <w:lang w:val="tr-TR"/>
          </w:rPr>
          <w:t>buketcanseven18@gmail.com</w:t>
        </w:r>
      </w:hyperlink>
    </w:p>
    <w:p w14:paraId="46C84087" w14:textId="77777777" w:rsidR="00056309" w:rsidRPr="00056309" w:rsidRDefault="00D520CD" w:rsidP="00056309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Telefon: 05396429631</w:t>
      </w:r>
    </w:p>
    <w:p w14:paraId="0B605E8D" w14:textId="77777777" w:rsidR="00D919CD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14:paraId="0B180318" w14:textId="77777777" w:rsidR="00D520CD" w:rsidRDefault="00D520CD" w:rsidP="00D520CD">
      <w:pPr>
        <w:pStyle w:val="GvdeMetni"/>
        <w:rPr>
          <w:lang w:val="tr-TR"/>
        </w:rPr>
      </w:pPr>
    </w:p>
    <w:p w14:paraId="333B6837" w14:textId="77777777" w:rsidR="00F21874" w:rsidRPr="00D520CD" w:rsidRDefault="00F21874" w:rsidP="00D520CD">
      <w:pPr>
        <w:pStyle w:val="GvdeMetni"/>
        <w:rPr>
          <w:lang w:val="tr-TR"/>
        </w:rPr>
      </w:pPr>
    </w:p>
    <w:p w14:paraId="0919DE2D" w14:textId="77777777" w:rsidR="007E1C63" w:rsidRPr="007E1C63" w:rsidRDefault="007E1C63" w:rsidP="007E1C63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STAJ</w:t>
      </w:r>
      <w:r w:rsidR="001230A5" w:rsidRPr="008529AC">
        <w:rPr>
          <w:b/>
          <w:sz w:val="24"/>
          <w:szCs w:val="24"/>
          <w:lang w:val="tr-TR"/>
        </w:rPr>
        <w:t xml:space="preserve"> TECRÜBELERİ</w:t>
      </w:r>
    </w:p>
    <w:p w14:paraId="406D0FCE" w14:textId="77777777" w:rsidR="002742B8" w:rsidRPr="0028118B" w:rsidRDefault="002742B8" w:rsidP="0028118B">
      <w:pPr>
        <w:pStyle w:val="GvdeMetni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  </w:t>
      </w:r>
      <w:proofErr w:type="spellStart"/>
      <w:r w:rsidR="0028118B">
        <w:rPr>
          <w:lang w:val="tr-TR"/>
        </w:rPr>
        <w:t>Kdz.Ereğli</w:t>
      </w:r>
      <w:proofErr w:type="spellEnd"/>
      <w:r w:rsidR="0028118B">
        <w:rPr>
          <w:lang w:val="tr-TR"/>
        </w:rPr>
        <w:t xml:space="preserve"> Devlet Hastanesi (Dahiliye</w:t>
      </w:r>
      <w:r w:rsidR="00DF39CC">
        <w:rPr>
          <w:lang w:val="tr-TR"/>
        </w:rPr>
        <w:t xml:space="preserve"> </w:t>
      </w:r>
      <w:proofErr w:type="gramStart"/>
      <w:r w:rsidR="00DF39CC">
        <w:rPr>
          <w:lang w:val="tr-TR"/>
        </w:rPr>
        <w:t xml:space="preserve">Hemşiresi </w:t>
      </w:r>
      <w:r w:rsidR="0028118B">
        <w:rPr>
          <w:lang w:val="tr-TR"/>
        </w:rPr>
        <w:t>-</w:t>
      </w:r>
      <w:proofErr w:type="gramEnd"/>
      <w:r w:rsidR="009D53A6">
        <w:rPr>
          <w:lang w:val="tr-TR"/>
        </w:rPr>
        <w:t xml:space="preserve"> </w:t>
      </w:r>
      <w:r w:rsidR="0028118B">
        <w:rPr>
          <w:lang w:val="tr-TR"/>
        </w:rPr>
        <w:t xml:space="preserve">Çocuk Sağlığı ve Hastalıkları Hemşiresi)   </w:t>
      </w:r>
    </w:p>
    <w:p w14:paraId="3304392A" w14:textId="77777777" w:rsidR="002742B8" w:rsidRDefault="002742B8" w:rsidP="002742B8">
      <w:pPr>
        <w:pStyle w:val="GvdeMetni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  Zonguldak Bülent Ecevit Üniversitesi Hastanesi (Yenidoğan Yoğun Bakım </w:t>
      </w:r>
      <w:r w:rsidR="009D53A6">
        <w:rPr>
          <w:lang w:val="tr-TR"/>
        </w:rPr>
        <w:t xml:space="preserve">Hemşiresi </w:t>
      </w:r>
      <w:r>
        <w:rPr>
          <w:lang w:val="tr-TR"/>
        </w:rPr>
        <w:t>ve</w:t>
      </w:r>
      <w:r w:rsidR="00F16285">
        <w:rPr>
          <w:lang w:val="tr-TR"/>
        </w:rPr>
        <w:t xml:space="preserve"> </w:t>
      </w:r>
      <w:r>
        <w:rPr>
          <w:lang w:val="tr-TR"/>
        </w:rPr>
        <w:t>Kadın Sağlığı ve   Hastalıkları Hemşiresi)</w:t>
      </w:r>
    </w:p>
    <w:p w14:paraId="4411C63E" w14:textId="77777777" w:rsidR="002742B8" w:rsidRDefault="00C437DC" w:rsidP="002742B8">
      <w:pPr>
        <w:pStyle w:val="GvdeMetni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  </w:t>
      </w:r>
      <w:r w:rsidR="002742B8">
        <w:rPr>
          <w:lang w:val="tr-TR"/>
        </w:rPr>
        <w:t>Zonguldak Atatürk Devlet Hastanesi (Yoğun Bakım Hemşiresi)</w:t>
      </w:r>
    </w:p>
    <w:p w14:paraId="78EF0506" w14:textId="77777777" w:rsidR="002742B8" w:rsidRDefault="00C437DC" w:rsidP="002742B8">
      <w:pPr>
        <w:pStyle w:val="GvdeMetni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  </w:t>
      </w:r>
      <w:r w:rsidR="002742B8">
        <w:rPr>
          <w:lang w:val="tr-TR"/>
        </w:rPr>
        <w:t xml:space="preserve">Zonguldak Kadın Doğum ve Çocuk Hastalıkları Hastanesi (Kadın </w:t>
      </w:r>
      <w:r w:rsidR="00E03AB6">
        <w:rPr>
          <w:lang w:val="tr-TR"/>
        </w:rPr>
        <w:t xml:space="preserve">Sağlığı ve Hastalıkları </w:t>
      </w:r>
      <w:proofErr w:type="gramStart"/>
      <w:r w:rsidR="00E03AB6">
        <w:rPr>
          <w:lang w:val="tr-TR"/>
        </w:rPr>
        <w:t>Hemşires</w:t>
      </w:r>
      <w:r w:rsidR="00375B1D">
        <w:rPr>
          <w:lang w:val="tr-TR"/>
        </w:rPr>
        <w:t>i -</w:t>
      </w:r>
      <w:proofErr w:type="gramEnd"/>
      <w:r w:rsidR="00375B1D">
        <w:rPr>
          <w:lang w:val="tr-TR"/>
        </w:rPr>
        <w:t xml:space="preserve"> </w:t>
      </w:r>
      <w:r w:rsidR="002742B8">
        <w:rPr>
          <w:lang w:val="tr-TR"/>
        </w:rPr>
        <w:t xml:space="preserve">Çocuk Sağlığı </w:t>
      </w:r>
      <w:r w:rsidR="00375B1D">
        <w:rPr>
          <w:lang w:val="tr-TR"/>
        </w:rPr>
        <w:t xml:space="preserve">ve Hastalıkları </w:t>
      </w:r>
      <w:r w:rsidR="002742B8">
        <w:rPr>
          <w:lang w:val="tr-TR"/>
        </w:rPr>
        <w:t>Hemşiresi)</w:t>
      </w:r>
    </w:p>
    <w:p w14:paraId="04A0A27B" w14:textId="77777777" w:rsidR="0028118B" w:rsidRDefault="0028118B" w:rsidP="0028118B">
      <w:pPr>
        <w:pStyle w:val="GvdeMetni"/>
        <w:numPr>
          <w:ilvl w:val="0"/>
          <w:numId w:val="13"/>
        </w:numPr>
        <w:jc w:val="left"/>
        <w:rPr>
          <w:lang w:val="tr-TR"/>
        </w:rPr>
      </w:pPr>
      <w:r>
        <w:rPr>
          <w:lang w:val="tr-TR"/>
        </w:rPr>
        <w:t xml:space="preserve">  Zonguldak Şehit Yunus Yorulmaz Aile Sağlığı Merkezi (Halk Sağlığı Hemşiresi)</w:t>
      </w:r>
    </w:p>
    <w:p w14:paraId="2186005C" w14:textId="77777777" w:rsidR="002742B8" w:rsidRDefault="00C437DC" w:rsidP="002742B8">
      <w:pPr>
        <w:pStyle w:val="GvdeMetni"/>
        <w:numPr>
          <w:ilvl w:val="0"/>
          <w:numId w:val="13"/>
        </w:numPr>
        <w:jc w:val="left"/>
        <w:rPr>
          <w:lang w:val="tr-TR"/>
        </w:rPr>
      </w:pPr>
      <w:r>
        <w:rPr>
          <w:lang w:val="tr-TR"/>
        </w:rPr>
        <w:t xml:space="preserve">  </w:t>
      </w:r>
      <w:r w:rsidR="002742B8">
        <w:rPr>
          <w:lang w:val="tr-TR"/>
        </w:rPr>
        <w:t xml:space="preserve">Zonguldak </w:t>
      </w:r>
      <w:proofErr w:type="spellStart"/>
      <w:r w:rsidR="002742B8">
        <w:rPr>
          <w:lang w:val="tr-TR"/>
        </w:rPr>
        <w:t>Çaydamar</w:t>
      </w:r>
      <w:proofErr w:type="spellEnd"/>
      <w:r w:rsidR="002742B8">
        <w:rPr>
          <w:lang w:val="tr-TR"/>
        </w:rPr>
        <w:t xml:space="preserve"> Aile Sağlığı Merkezi (Halk Sağlığı Hemşiresi)</w:t>
      </w:r>
    </w:p>
    <w:p w14:paraId="2CC87B53" w14:textId="77777777" w:rsidR="00F510F5" w:rsidRDefault="00EE0C0A" w:rsidP="002742B8">
      <w:pPr>
        <w:pStyle w:val="GvdeMetni"/>
        <w:numPr>
          <w:ilvl w:val="0"/>
          <w:numId w:val="13"/>
        </w:numPr>
        <w:jc w:val="left"/>
        <w:rPr>
          <w:lang w:val="tr-TR"/>
        </w:rPr>
      </w:pPr>
      <w:r>
        <w:rPr>
          <w:lang w:val="tr-TR"/>
        </w:rPr>
        <w:t xml:space="preserve">  </w:t>
      </w:r>
      <w:r w:rsidR="00F510F5">
        <w:rPr>
          <w:lang w:val="tr-TR"/>
        </w:rPr>
        <w:t>Zonguldak Toplum ve Ruh Sağlığı Merkezi (Ruh Sağlığı ve Psikiyatri Hemşiresi</w:t>
      </w:r>
      <w:r w:rsidR="004D1506">
        <w:rPr>
          <w:lang w:val="tr-TR"/>
        </w:rPr>
        <w:t>)</w:t>
      </w:r>
    </w:p>
    <w:p w14:paraId="222FF7F2" w14:textId="77777777" w:rsidR="00F510F5" w:rsidRPr="002742B8" w:rsidRDefault="00F510F5" w:rsidP="00F510F5">
      <w:pPr>
        <w:pStyle w:val="GvdeMetni"/>
        <w:ind w:left="720"/>
        <w:jc w:val="left"/>
        <w:rPr>
          <w:lang w:val="tr-TR"/>
        </w:rPr>
      </w:pPr>
    </w:p>
    <w:p w14:paraId="2547BBC2" w14:textId="77777777" w:rsidR="00195D29" w:rsidRPr="004D1506" w:rsidRDefault="004D1506" w:rsidP="004D1506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İŞ TECRÜBELERİ</w:t>
      </w:r>
    </w:p>
    <w:p w14:paraId="4BFAC7D5" w14:textId="77777777" w:rsidR="00195D29" w:rsidRDefault="00195D29" w:rsidP="00195D29">
      <w:pPr>
        <w:rPr>
          <w:lang w:val="tr-TR"/>
        </w:rPr>
      </w:pPr>
    </w:p>
    <w:p w14:paraId="6ED125B8" w14:textId="77777777" w:rsidR="00A72974" w:rsidRDefault="00A72974" w:rsidP="00195D29">
      <w:pPr>
        <w:rPr>
          <w:lang w:val="tr-TR"/>
        </w:rPr>
      </w:pPr>
    </w:p>
    <w:p w14:paraId="68A100E6" w14:textId="77777777" w:rsidR="004E79BA" w:rsidRPr="008529AC" w:rsidRDefault="004D1506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>
        <w:rPr>
          <w:b/>
          <w:sz w:val="24"/>
          <w:szCs w:val="24"/>
          <w:lang w:val="tr-TR"/>
        </w:rPr>
        <w:t>öğrenim durumu</w:t>
      </w:r>
    </w:p>
    <w:p w14:paraId="03AC578B" w14:textId="77777777" w:rsidR="00195D29" w:rsidRPr="004D1506" w:rsidRDefault="00AF609E" w:rsidP="002742B8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 </w:t>
      </w:r>
      <w:r w:rsidR="004D1506">
        <w:rPr>
          <w:b/>
          <w:lang w:val="tr-TR"/>
        </w:rPr>
        <w:t>Bülent Ecevit Üniversitesi – Hemşirelik (2019-2023)</w:t>
      </w:r>
    </w:p>
    <w:p w14:paraId="05A716C3" w14:textId="77777777" w:rsidR="004D1506" w:rsidRPr="004D1506" w:rsidRDefault="004D1506" w:rsidP="004D1506">
      <w:pPr>
        <w:ind w:left="720"/>
        <w:rPr>
          <w:lang w:val="tr-TR"/>
        </w:rPr>
      </w:pPr>
    </w:p>
    <w:p w14:paraId="7620F135" w14:textId="77777777" w:rsidR="004D1506" w:rsidRPr="008F44B8" w:rsidRDefault="004D1506" w:rsidP="004D1506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 Karadeniz Ereğli Anadolu Lisesi – (2014-2018)</w:t>
      </w:r>
    </w:p>
    <w:p w14:paraId="68D26B33" w14:textId="77777777" w:rsidR="004D1506" w:rsidRPr="002742B8" w:rsidRDefault="004D1506" w:rsidP="004D1506">
      <w:pPr>
        <w:ind w:left="720"/>
        <w:rPr>
          <w:lang w:val="tr-TR"/>
        </w:rPr>
      </w:pPr>
    </w:p>
    <w:p w14:paraId="6B67618F" w14:textId="77777777" w:rsidR="00195D29" w:rsidRDefault="00195D29" w:rsidP="00195D29">
      <w:pPr>
        <w:rPr>
          <w:lang w:val="tr-TR"/>
        </w:rPr>
      </w:pPr>
    </w:p>
    <w:p w14:paraId="7816A993" w14:textId="77777777" w:rsidR="001230A5" w:rsidRPr="009D09F7" w:rsidRDefault="004D1506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Kurs ve sertifikalar</w:t>
      </w:r>
    </w:p>
    <w:p w14:paraId="18746BB5" w14:textId="77777777" w:rsidR="00753F5A" w:rsidRDefault="004D1506" w:rsidP="00DA09B3">
      <w:pPr>
        <w:rPr>
          <w:lang w:val="tr-TR"/>
        </w:rPr>
      </w:pPr>
      <w:r>
        <w:rPr>
          <w:lang w:val="tr-TR"/>
        </w:rPr>
        <w:tab/>
      </w:r>
    </w:p>
    <w:p w14:paraId="4554C99B" w14:textId="77777777" w:rsidR="004D1506" w:rsidRPr="00DA09B3" w:rsidRDefault="004D1506" w:rsidP="004D1506">
      <w:pPr>
        <w:numPr>
          <w:ilvl w:val="0"/>
          <w:numId w:val="14"/>
        </w:numPr>
        <w:rPr>
          <w:lang w:val="tr-TR"/>
        </w:rPr>
      </w:pPr>
      <w:r>
        <w:rPr>
          <w:lang w:val="tr-TR"/>
        </w:rPr>
        <w:t xml:space="preserve"> KOSGEB Girişimcilik Eğitimi</w:t>
      </w:r>
    </w:p>
    <w:sectPr w:rsidR="004D1506" w:rsidRPr="00DA09B3" w:rsidSect="00195D29">
      <w:headerReference w:type="default" r:id="rId9"/>
      <w:footerReference w:type="default" r:id="rId10"/>
      <w:footerReference w:type="first" r:id="rId11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C25F8" w14:textId="77777777" w:rsidR="008E2E43" w:rsidRDefault="008E2E43">
      <w:r>
        <w:separator/>
      </w:r>
    </w:p>
  </w:endnote>
  <w:endnote w:type="continuationSeparator" w:id="0">
    <w:p w14:paraId="647E6409" w14:textId="77777777" w:rsidR="008E2E43" w:rsidRDefault="008E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altName w:val="Tahoma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87E28" w14:textId="77777777" w:rsidR="00BC654D" w:rsidRDefault="00BC654D" w:rsidP="00462907">
    <w:pPr>
      <w:jc w:val="center"/>
      <w:rPr>
        <w:szCs w:val="22"/>
        <w:lang w:val="tr-TR"/>
      </w:rPr>
    </w:pPr>
  </w:p>
  <w:p w14:paraId="2DCCA1AB" w14:textId="77777777"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3BA7" w14:textId="77777777"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35B8F" w14:textId="77777777" w:rsidR="008E2E43" w:rsidRDefault="008E2E43">
      <w:r>
        <w:separator/>
      </w:r>
    </w:p>
  </w:footnote>
  <w:footnote w:type="continuationSeparator" w:id="0">
    <w:p w14:paraId="6B23A2B4" w14:textId="77777777" w:rsidR="008E2E43" w:rsidRDefault="008E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1F1" w14:textId="77777777"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B23E39"/>
    <w:multiLevelType w:val="hybridMultilevel"/>
    <w:tmpl w:val="9C889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F0A28"/>
    <w:multiLevelType w:val="hybridMultilevel"/>
    <w:tmpl w:val="932C67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1524569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1621254629">
    <w:abstractNumId w:val="11"/>
  </w:num>
  <w:num w:numId="3" w16cid:durableId="1300304468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1617105503">
    <w:abstractNumId w:val="12"/>
  </w:num>
  <w:num w:numId="5" w16cid:durableId="14230236">
    <w:abstractNumId w:val="9"/>
  </w:num>
  <w:num w:numId="6" w16cid:durableId="393432663">
    <w:abstractNumId w:val="10"/>
  </w:num>
  <w:num w:numId="7" w16cid:durableId="410349682">
    <w:abstractNumId w:val="2"/>
  </w:num>
  <w:num w:numId="8" w16cid:durableId="591939260">
    <w:abstractNumId w:val="3"/>
  </w:num>
  <w:num w:numId="9" w16cid:durableId="1409766577">
    <w:abstractNumId w:val="8"/>
  </w:num>
  <w:num w:numId="10" w16cid:durableId="1380589117">
    <w:abstractNumId w:val="1"/>
  </w:num>
  <w:num w:numId="11" w16cid:durableId="845898773">
    <w:abstractNumId w:val="6"/>
  </w:num>
  <w:num w:numId="12" w16cid:durableId="926570957">
    <w:abstractNumId w:val="7"/>
  </w:num>
  <w:num w:numId="13" w16cid:durableId="1770470758">
    <w:abstractNumId w:val="5"/>
  </w:num>
  <w:num w:numId="14" w16cid:durableId="681052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07C55"/>
    <w:rsid w:val="00033D03"/>
    <w:rsid w:val="00056309"/>
    <w:rsid w:val="000658D0"/>
    <w:rsid w:val="000A62AD"/>
    <w:rsid w:val="000E3442"/>
    <w:rsid w:val="001230A5"/>
    <w:rsid w:val="0013433A"/>
    <w:rsid w:val="00137FC0"/>
    <w:rsid w:val="00171750"/>
    <w:rsid w:val="00182758"/>
    <w:rsid w:val="00195D29"/>
    <w:rsid w:val="001D26DB"/>
    <w:rsid w:val="001E1ECC"/>
    <w:rsid w:val="002422E7"/>
    <w:rsid w:val="002742B8"/>
    <w:rsid w:val="0028118B"/>
    <w:rsid w:val="00316B5D"/>
    <w:rsid w:val="00371FD0"/>
    <w:rsid w:val="00375B1D"/>
    <w:rsid w:val="003A5F38"/>
    <w:rsid w:val="003A77AE"/>
    <w:rsid w:val="003C1D07"/>
    <w:rsid w:val="00462907"/>
    <w:rsid w:val="004A62FD"/>
    <w:rsid w:val="004C0C70"/>
    <w:rsid w:val="004C461C"/>
    <w:rsid w:val="004D1506"/>
    <w:rsid w:val="004E79BA"/>
    <w:rsid w:val="005364ED"/>
    <w:rsid w:val="00554CB5"/>
    <w:rsid w:val="00602F2F"/>
    <w:rsid w:val="006704E5"/>
    <w:rsid w:val="00670ACE"/>
    <w:rsid w:val="006967A2"/>
    <w:rsid w:val="006B15D5"/>
    <w:rsid w:val="006B205C"/>
    <w:rsid w:val="006B2894"/>
    <w:rsid w:val="006C7967"/>
    <w:rsid w:val="006E5642"/>
    <w:rsid w:val="0072108A"/>
    <w:rsid w:val="00753F5A"/>
    <w:rsid w:val="0075629A"/>
    <w:rsid w:val="007E1C63"/>
    <w:rsid w:val="00800BE4"/>
    <w:rsid w:val="00830583"/>
    <w:rsid w:val="008477CB"/>
    <w:rsid w:val="00850140"/>
    <w:rsid w:val="008529AC"/>
    <w:rsid w:val="0088431A"/>
    <w:rsid w:val="008A34A3"/>
    <w:rsid w:val="008E2E43"/>
    <w:rsid w:val="008F44B8"/>
    <w:rsid w:val="00900BFB"/>
    <w:rsid w:val="00906AB5"/>
    <w:rsid w:val="00921499"/>
    <w:rsid w:val="00957BFA"/>
    <w:rsid w:val="00960923"/>
    <w:rsid w:val="009D09F7"/>
    <w:rsid w:val="009D53A6"/>
    <w:rsid w:val="00A24059"/>
    <w:rsid w:val="00A40898"/>
    <w:rsid w:val="00A6764E"/>
    <w:rsid w:val="00A72974"/>
    <w:rsid w:val="00AF609E"/>
    <w:rsid w:val="00B0487A"/>
    <w:rsid w:val="00B1237D"/>
    <w:rsid w:val="00B37608"/>
    <w:rsid w:val="00B45446"/>
    <w:rsid w:val="00B900CA"/>
    <w:rsid w:val="00BC654D"/>
    <w:rsid w:val="00BE1E2A"/>
    <w:rsid w:val="00C30987"/>
    <w:rsid w:val="00C437DC"/>
    <w:rsid w:val="00C56600"/>
    <w:rsid w:val="00CD26F8"/>
    <w:rsid w:val="00D03E26"/>
    <w:rsid w:val="00D26A67"/>
    <w:rsid w:val="00D520CD"/>
    <w:rsid w:val="00D607FF"/>
    <w:rsid w:val="00D6242F"/>
    <w:rsid w:val="00D65DC7"/>
    <w:rsid w:val="00D728EE"/>
    <w:rsid w:val="00D919CD"/>
    <w:rsid w:val="00DA09B3"/>
    <w:rsid w:val="00DB4CB9"/>
    <w:rsid w:val="00DF1C9E"/>
    <w:rsid w:val="00DF39CC"/>
    <w:rsid w:val="00E03AB6"/>
    <w:rsid w:val="00E15D8B"/>
    <w:rsid w:val="00E52639"/>
    <w:rsid w:val="00E7126C"/>
    <w:rsid w:val="00EC409A"/>
    <w:rsid w:val="00EE0C0A"/>
    <w:rsid w:val="00F11844"/>
    <w:rsid w:val="00F16285"/>
    <w:rsid w:val="00F21874"/>
    <w:rsid w:val="00F36209"/>
    <w:rsid w:val="00F510F5"/>
    <w:rsid w:val="00F554AC"/>
    <w:rsid w:val="00F655B9"/>
    <w:rsid w:val="00FB161B"/>
    <w:rsid w:val="00FB3CBC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7B653"/>
  <w15:chartTrackingRefBased/>
  <w15:docId w15:val="{393B310E-EBBB-A74F-9030-4B5A280B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D52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ketcanseven18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520MEHMET\X\CV%2520LER\ESRA%2520ERYUMLU%2520TU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</Template>
  <TotalTime>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1106</CharactersWithSpaces>
  <SharedDoc>false</SharedDoc>
  <HLinks>
    <vt:vector size="6" baseType="variant">
      <vt:variant>
        <vt:i4>4784227</vt:i4>
      </vt:variant>
      <vt:variant>
        <vt:i4>0</vt:i4>
      </vt:variant>
      <vt:variant>
        <vt:i4>0</vt:i4>
      </vt:variant>
      <vt:variant>
        <vt:i4>5</vt:i4>
      </vt:variant>
      <vt:variant>
        <vt:lpwstr>mailto:buketcanseven18@gmail.com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MURAT</cp:lastModifiedBy>
  <cp:revision>7</cp:revision>
  <cp:lastPrinted>2007-09-13T12:39:00Z</cp:lastPrinted>
  <dcterms:created xsi:type="dcterms:W3CDTF">2023-09-15T22:48:00Z</dcterms:created>
  <dcterms:modified xsi:type="dcterms:W3CDTF">2023-09-15T23:04:00Z</dcterms:modified>
</cp:coreProperties>
</file>