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21624" w14:textId="52481890" w:rsidR="001230A5" w:rsidRPr="008529AC" w:rsidRDefault="005F6C8C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>
        <w:rPr>
          <w:b/>
          <w:noProof/>
          <w:lang w:val="tr-TR"/>
        </w:rPr>
        <w:drawing>
          <wp:anchor distT="0" distB="0" distL="114300" distR="114300" simplePos="0" relativeHeight="251659264" behindDoc="0" locked="0" layoutInCell="1" allowOverlap="1" wp14:anchorId="11D0C64E" wp14:editId="524394EC">
            <wp:simplePos x="0" y="0"/>
            <wp:positionH relativeFrom="column">
              <wp:posOffset>4857115</wp:posOffset>
            </wp:positionH>
            <wp:positionV relativeFrom="paragraph">
              <wp:posOffset>205740</wp:posOffset>
            </wp:positionV>
            <wp:extent cx="1064895" cy="1513205"/>
            <wp:effectExtent l="0" t="0" r="190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151320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30A5" w:rsidRPr="008529AC">
        <w:rPr>
          <w:b/>
          <w:sz w:val="24"/>
          <w:szCs w:val="24"/>
          <w:lang w:val="tr-TR"/>
        </w:rPr>
        <w:t>KİŞİSEL BİLGİLER</w:t>
      </w:r>
    </w:p>
    <w:p w14:paraId="6BF80ED1" w14:textId="2B896DDA" w:rsidR="001062E7" w:rsidRDefault="001062E7" w:rsidP="005B252A">
      <w:pPr>
        <w:pStyle w:val="Achievement"/>
        <w:spacing w:after="120"/>
        <w:ind w:left="-426" w:firstLine="0"/>
        <w:rPr>
          <w:bCs/>
          <w:lang w:val="tr-TR"/>
        </w:rPr>
      </w:pPr>
      <w:proofErr w:type="spellStart"/>
      <w:r>
        <w:rPr>
          <w:b/>
          <w:lang w:val="tr-TR"/>
        </w:rPr>
        <w:t>İsima</w:t>
      </w:r>
      <w:proofErr w:type="spellEnd"/>
      <w:r>
        <w:rPr>
          <w:b/>
          <w:lang w:val="tr-TR"/>
        </w:rPr>
        <w:t xml:space="preserve"> </w:t>
      </w:r>
      <w:proofErr w:type="spellStart"/>
      <w:proofErr w:type="gramStart"/>
      <w:r>
        <w:rPr>
          <w:b/>
          <w:lang w:val="tr-TR"/>
        </w:rPr>
        <w:t>Soyisim</w:t>
      </w:r>
      <w:proofErr w:type="spellEnd"/>
      <w:r>
        <w:rPr>
          <w:b/>
          <w:lang w:val="tr-TR"/>
        </w:rPr>
        <w:t xml:space="preserve"> :</w:t>
      </w:r>
      <w:proofErr w:type="gramEnd"/>
      <w:r>
        <w:rPr>
          <w:b/>
          <w:lang w:val="tr-TR"/>
        </w:rPr>
        <w:t xml:space="preserve"> </w:t>
      </w:r>
      <w:r w:rsidRPr="006A5E75">
        <w:rPr>
          <w:bCs/>
          <w:lang w:val="tr-TR"/>
        </w:rPr>
        <w:t xml:space="preserve">Merve </w:t>
      </w:r>
      <w:r>
        <w:rPr>
          <w:bCs/>
          <w:lang w:val="tr-TR"/>
        </w:rPr>
        <w:t>Koca</w:t>
      </w:r>
    </w:p>
    <w:p w14:paraId="381DF0B8" w14:textId="5863DD64" w:rsidR="006D028C" w:rsidRDefault="005B252A" w:rsidP="006D028C">
      <w:pPr>
        <w:pStyle w:val="Achievement"/>
        <w:spacing w:after="120"/>
        <w:ind w:left="-426" w:firstLine="0"/>
        <w:rPr>
          <w:bCs/>
          <w:lang w:val="tr-TR"/>
        </w:rPr>
      </w:pPr>
      <w:proofErr w:type="gramStart"/>
      <w:r>
        <w:rPr>
          <w:b/>
          <w:lang w:val="tr-TR"/>
        </w:rPr>
        <w:t>Telefon :</w:t>
      </w:r>
      <w:proofErr w:type="gramEnd"/>
      <w:r>
        <w:rPr>
          <w:b/>
          <w:lang w:val="tr-TR"/>
        </w:rPr>
        <w:t xml:space="preserve"> </w:t>
      </w:r>
      <w:r w:rsidRPr="006A5E75">
        <w:rPr>
          <w:bCs/>
          <w:lang w:val="tr-TR"/>
        </w:rPr>
        <w:t>0536 895 53 37</w:t>
      </w:r>
      <w:r w:rsidR="006D028C">
        <w:rPr>
          <w:bCs/>
          <w:lang w:val="tr-TR"/>
        </w:rPr>
        <w:t xml:space="preserve"> </w:t>
      </w:r>
    </w:p>
    <w:p w14:paraId="0E1F2966" w14:textId="77777777" w:rsidR="008D1841" w:rsidRDefault="00322423" w:rsidP="008D1841">
      <w:pPr>
        <w:pStyle w:val="Achievement"/>
        <w:spacing w:after="120"/>
        <w:ind w:left="-426" w:firstLine="0"/>
        <w:rPr>
          <w:bCs/>
          <w:lang w:val="tr-TR"/>
        </w:rPr>
      </w:pPr>
      <w:r>
        <w:rPr>
          <w:b/>
          <w:lang w:val="tr-TR"/>
        </w:rPr>
        <w:t xml:space="preserve">E-mail: </w:t>
      </w:r>
      <w:hyperlink r:id="rId8" w:history="1">
        <w:r w:rsidR="009C4649" w:rsidRPr="00726B15">
          <w:rPr>
            <w:rStyle w:val="Kpr"/>
            <w:bCs/>
            <w:lang w:val="tr-TR"/>
          </w:rPr>
          <w:t>mervekocaa2@gmail.com</w:t>
        </w:r>
      </w:hyperlink>
      <w:r w:rsidR="009C4649">
        <w:rPr>
          <w:bCs/>
          <w:lang w:val="tr-TR"/>
        </w:rPr>
        <w:t xml:space="preserve"> </w:t>
      </w:r>
    </w:p>
    <w:p w14:paraId="645455FA" w14:textId="7C817980" w:rsidR="006B15D5" w:rsidRPr="001062E7" w:rsidRDefault="008D1841" w:rsidP="008D1841">
      <w:pPr>
        <w:pStyle w:val="Achievement"/>
        <w:spacing w:after="120"/>
        <w:ind w:left="-426" w:firstLine="0"/>
        <w:rPr>
          <w:bCs/>
          <w:lang w:val="tr-TR"/>
        </w:rPr>
      </w:pPr>
      <w:r>
        <w:rPr>
          <w:b/>
          <w:lang w:val="tr-TR"/>
        </w:rPr>
        <w:t>D</w:t>
      </w:r>
      <w:r w:rsidR="006B15D5" w:rsidRPr="008529AC">
        <w:rPr>
          <w:b/>
          <w:lang w:val="tr-TR"/>
        </w:rPr>
        <w:t>oğum Yeri</w:t>
      </w:r>
      <w:r w:rsidR="006B15D5" w:rsidRPr="00195D29">
        <w:rPr>
          <w:b/>
          <w:lang w:val="tr-TR"/>
        </w:rPr>
        <w:t>:</w:t>
      </w:r>
      <w:r w:rsidR="009D1DF0">
        <w:rPr>
          <w:b/>
          <w:lang w:val="tr-TR"/>
        </w:rPr>
        <w:t xml:space="preserve"> </w:t>
      </w:r>
      <w:r w:rsidR="009D1DF0" w:rsidRPr="000C55CA">
        <w:rPr>
          <w:bCs/>
          <w:lang w:val="tr-TR"/>
        </w:rPr>
        <w:t>Bakırköy</w:t>
      </w:r>
    </w:p>
    <w:p w14:paraId="12733D93" w14:textId="576F0E72" w:rsidR="006B15D5" w:rsidRPr="000C55CA" w:rsidRDefault="006B15D5" w:rsidP="00E06B7C">
      <w:pPr>
        <w:pStyle w:val="Achievement"/>
        <w:spacing w:after="120"/>
        <w:ind w:left="-426" w:firstLine="0"/>
        <w:rPr>
          <w:bCs/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9D1DF0">
        <w:rPr>
          <w:b/>
          <w:lang w:val="tr-TR"/>
        </w:rPr>
        <w:t xml:space="preserve"> </w:t>
      </w:r>
      <w:r w:rsidR="009D1DF0" w:rsidRPr="000C55CA">
        <w:rPr>
          <w:bCs/>
          <w:lang w:val="tr-TR"/>
        </w:rPr>
        <w:t>10.07.1998</w:t>
      </w:r>
    </w:p>
    <w:p w14:paraId="6A0DFD80" w14:textId="55404F54" w:rsidR="006967A2" w:rsidRPr="000C55CA" w:rsidRDefault="006967A2" w:rsidP="00E06B7C">
      <w:pPr>
        <w:pStyle w:val="Achievement"/>
        <w:spacing w:after="120"/>
        <w:ind w:left="-426" w:firstLine="0"/>
        <w:rPr>
          <w:bCs/>
          <w:lang w:val="tr-TR"/>
        </w:rPr>
      </w:pPr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Pr="00195D29">
        <w:rPr>
          <w:b/>
          <w:lang w:val="tr-TR"/>
        </w:rPr>
        <w:t>:</w:t>
      </w:r>
      <w:r w:rsidR="009D1DF0" w:rsidRPr="000C55CA">
        <w:rPr>
          <w:bCs/>
          <w:lang w:val="tr-TR"/>
        </w:rPr>
        <w:t xml:space="preserve"> T.C</w:t>
      </w:r>
    </w:p>
    <w:p w14:paraId="6A639721" w14:textId="03CF2E83" w:rsidR="00AE7FEF" w:rsidRPr="003A5ED9" w:rsidRDefault="004C0C70" w:rsidP="000E0F35">
      <w:pPr>
        <w:pStyle w:val="Achievement"/>
        <w:spacing w:after="120"/>
        <w:ind w:left="-426" w:firstLine="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9D1DF0">
        <w:rPr>
          <w:lang w:val="tr-TR"/>
        </w:rPr>
        <w:t xml:space="preserve"> </w:t>
      </w:r>
      <w:r w:rsidR="00322423" w:rsidRPr="000C55CA">
        <w:rPr>
          <w:lang w:val="tr-TR"/>
        </w:rPr>
        <w:t>Bekâr</w:t>
      </w:r>
    </w:p>
    <w:p w14:paraId="7C1C8A4E" w14:textId="2ADEF090"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</w:p>
    <w:p w14:paraId="0E2F0E31" w14:textId="4A9234FE" w:rsidR="00BB2F9B" w:rsidRDefault="00BB2F9B" w:rsidP="00FC07DC">
      <w:pPr>
        <w:pStyle w:val="Objective"/>
        <w:ind w:left="-426"/>
        <w:rPr>
          <w:lang w:val="tr-TR"/>
        </w:rPr>
      </w:pPr>
      <w:r>
        <w:rPr>
          <w:lang w:val="tr-TR"/>
        </w:rPr>
        <w:t xml:space="preserve">Haziran </w:t>
      </w:r>
      <w:r w:rsidR="005A5020">
        <w:rPr>
          <w:lang w:val="tr-TR"/>
        </w:rPr>
        <w:t xml:space="preserve">2019- </w:t>
      </w:r>
      <w:r w:rsidR="00C6631C">
        <w:rPr>
          <w:lang w:val="tr-TR"/>
        </w:rPr>
        <w:t>Eylül 2019</w:t>
      </w:r>
      <w:r w:rsidR="00384C0B">
        <w:rPr>
          <w:lang w:val="tr-TR"/>
        </w:rPr>
        <w:t>,</w:t>
      </w:r>
      <w:r w:rsidR="00C6631C">
        <w:rPr>
          <w:lang w:val="tr-TR"/>
        </w:rPr>
        <w:t xml:space="preserve"> Destek Asist, </w:t>
      </w:r>
      <w:r w:rsidR="00384C0B">
        <w:rPr>
          <w:lang w:val="tr-TR"/>
        </w:rPr>
        <w:t>Çağrı Merkezî Operatörü</w:t>
      </w:r>
    </w:p>
    <w:p w14:paraId="4545B802" w14:textId="77777777" w:rsidR="0090465A" w:rsidRDefault="005A5020" w:rsidP="0090465A">
      <w:pPr>
        <w:pStyle w:val="Objective"/>
        <w:ind w:left="-426"/>
        <w:rPr>
          <w:lang w:val="tr-TR"/>
        </w:rPr>
      </w:pPr>
      <w:r>
        <w:rPr>
          <w:lang w:val="tr-TR"/>
        </w:rPr>
        <w:t>Temmuz</w:t>
      </w:r>
      <w:r w:rsidR="004B5DF7">
        <w:rPr>
          <w:lang w:val="tr-TR"/>
        </w:rPr>
        <w:t xml:space="preserve"> </w:t>
      </w:r>
      <w:r w:rsidR="00C86089">
        <w:rPr>
          <w:lang w:val="tr-TR"/>
        </w:rPr>
        <w:t xml:space="preserve">2020- </w:t>
      </w:r>
      <w:r w:rsidR="001F03E7">
        <w:rPr>
          <w:lang w:val="tr-TR"/>
        </w:rPr>
        <w:t>Şubat 2021</w:t>
      </w:r>
      <w:r w:rsidR="004C7F9C">
        <w:rPr>
          <w:lang w:val="tr-TR"/>
        </w:rPr>
        <w:t xml:space="preserve">, Altınbaş </w:t>
      </w:r>
      <w:proofErr w:type="gramStart"/>
      <w:r w:rsidR="004C7F9C">
        <w:rPr>
          <w:lang w:val="tr-TR"/>
        </w:rPr>
        <w:t>Üniversitesi ,</w:t>
      </w:r>
      <w:proofErr w:type="gramEnd"/>
      <w:r w:rsidR="004C7F9C">
        <w:rPr>
          <w:lang w:val="tr-TR"/>
        </w:rPr>
        <w:t xml:space="preserve"> Call Center </w:t>
      </w:r>
    </w:p>
    <w:p w14:paraId="3EE61460" w14:textId="77777777" w:rsidR="00216C44" w:rsidRDefault="0090465A" w:rsidP="00216C44">
      <w:pPr>
        <w:pStyle w:val="Objective"/>
        <w:ind w:left="-426"/>
        <w:rPr>
          <w:lang w:val="tr-TR"/>
        </w:rPr>
      </w:pPr>
      <w:r>
        <w:rPr>
          <w:lang w:val="tr-TR"/>
        </w:rPr>
        <w:t>Ekim 2020</w:t>
      </w:r>
      <w:r w:rsidR="00E320DB">
        <w:rPr>
          <w:lang w:val="tr-TR"/>
        </w:rPr>
        <w:t>-</w:t>
      </w:r>
      <w:r w:rsidR="000C159F">
        <w:rPr>
          <w:lang w:val="tr-TR"/>
        </w:rPr>
        <w:t xml:space="preserve"> Ocak 2021, Bahçelievler Devlet </w:t>
      </w:r>
      <w:proofErr w:type="gramStart"/>
      <w:r w:rsidR="000C159F">
        <w:rPr>
          <w:lang w:val="tr-TR"/>
        </w:rPr>
        <w:t>Hastanesi ,</w:t>
      </w:r>
      <w:proofErr w:type="gramEnd"/>
      <w:r w:rsidR="000C159F">
        <w:rPr>
          <w:lang w:val="tr-TR"/>
        </w:rPr>
        <w:t xml:space="preserve"> Tıbbi Laboratuvar Teknikleri</w:t>
      </w:r>
      <w:r w:rsidR="00624FEA">
        <w:rPr>
          <w:lang w:val="tr-TR"/>
        </w:rPr>
        <w:t xml:space="preserve"> Stajyeri </w:t>
      </w:r>
    </w:p>
    <w:p w14:paraId="63A1A728" w14:textId="38842FA3" w:rsidR="00104ED9" w:rsidRDefault="00216C44" w:rsidP="00104ED9">
      <w:pPr>
        <w:pStyle w:val="Objective"/>
        <w:ind w:left="-426"/>
        <w:rPr>
          <w:lang w:val="tr-TR"/>
        </w:rPr>
      </w:pPr>
      <w:r>
        <w:rPr>
          <w:lang w:val="tr-TR"/>
        </w:rPr>
        <w:t>Mart 202</w:t>
      </w:r>
      <w:r w:rsidR="00104ED9">
        <w:rPr>
          <w:lang w:val="tr-TR"/>
        </w:rPr>
        <w:t>1</w:t>
      </w:r>
      <w:r>
        <w:rPr>
          <w:lang w:val="tr-TR"/>
        </w:rPr>
        <w:t xml:space="preserve">- Mayıs </w:t>
      </w:r>
      <w:proofErr w:type="gramStart"/>
      <w:r>
        <w:rPr>
          <w:lang w:val="tr-TR"/>
        </w:rPr>
        <w:t xml:space="preserve">2021, </w:t>
      </w:r>
      <w:r w:rsidR="00AE7390">
        <w:rPr>
          <w:lang w:val="tr-TR"/>
        </w:rPr>
        <w:t xml:space="preserve"> İstanbul</w:t>
      </w:r>
      <w:proofErr w:type="gramEnd"/>
      <w:r w:rsidR="00AE7390">
        <w:rPr>
          <w:lang w:val="tr-TR"/>
        </w:rPr>
        <w:t xml:space="preserve"> Mehmet Akif Ersoy Göğüs Kalp </w:t>
      </w:r>
      <w:r w:rsidR="001A4850">
        <w:rPr>
          <w:lang w:val="tr-TR"/>
        </w:rPr>
        <w:t xml:space="preserve">ve </w:t>
      </w:r>
      <w:r w:rsidR="00AE7390">
        <w:rPr>
          <w:lang w:val="tr-TR"/>
        </w:rPr>
        <w:t xml:space="preserve">Damar </w:t>
      </w:r>
      <w:r w:rsidR="001A4850">
        <w:rPr>
          <w:lang w:val="tr-TR"/>
        </w:rPr>
        <w:t xml:space="preserve">E.A.H. </w:t>
      </w:r>
      <w:r w:rsidR="00780CE0">
        <w:rPr>
          <w:lang w:val="tr-TR"/>
        </w:rPr>
        <w:t xml:space="preserve">Tıbbi Laboratuvar Teknikleri Stajyeri </w:t>
      </w:r>
    </w:p>
    <w:p w14:paraId="16AD5457" w14:textId="36D8147A" w:rsidR="00B372DF" w:rsidRDefault="00780CE0" w:rsidP="003A5ED9">
      <w:pPr>
        <w:pStyle w:val="Objective"/>
        <w:ind w:left="-426"/>
        <w:rPr>
          <w:lang w:val="tr-TR"/>
        </w:rPr>
      </w:pPr>
      <w:r>
        <w:rPr>
          <w:lang w:val="tr-TR"/>
        </w:rPr>
        <w:t xml:space="preserve">Temmuz </w:t>
      </w:r>
      <w:r w:rsidR="00104ED9">
        <w:rPr>
          <w:lang w:val="tr-TR"/>
        </w:rPr>
        <w:t xml:space="preserve">2021- Ağustos 2021 </w:t>
      </w:r>
      <w:r w:rsidR="00064DC8">
        <w:rPr>
          <w:lang w:val="tr-TR"/>
        </w:rPr>
        <w:t xml:space="preserve">Sağlık Bilimleri Üniversitesi Dr. </w:t>
      </w:r>
      <w:r w:rsidR="00D646B1">
        <w:rPr>
          <w:lang w:val="tr-TR"/>
        </w:rPr>
        <w:t xml:space="preserve">Bakırköy Sadi Konuk E.A.H </w:t>
      </w:r>
      <w:r w:rsidR="004F078E">
        <w:rPr>
          <w:lang w:val="tr-TR"/>
        </w:rPr>
        <w:t>Tıbbi Laboratuvar Teknikleri</w:t>
      </w:r>
      <w:r w:rsidR="003A5ED9">
        <w:rPr>
          <w:lang w:val="tr-TR"/>
        </w:rPr>
        <w:t xml:space="preserve"> </w:t>
      </w:r>
      <w:r w:rsidR="004F078E">
        <w:rPr>
          <w:lang w:val="tr-TR"/>
        </w:rPr>
        <w:t xml:space="preserve">Stajyeri </w:t>
      </w:r>
    </w:p>
    <w:p w14:paraId="5BC14D49" w14:textId="452CFCA1" w:rsidR="00AE7FEF" w:rsidRPr="00AE7FEF" w:rsidRDefault="00B372DF" w:rsidP="00DD5151">
      <w:pPr>
        <w:pStyle w:val="Objective"/>
        <w:ind w:left="-426"/>
        <w:rPr>
          <w:lang w:val="tr-TR"/>
        </w:rPr>
      </w:pPr>
      <w:r>
        <w:rPr>
          <w:lang w:val="tr-TR"/>
        </w:rPr>
        <w:t xml:space="preserve">Haziran 2021- Ağustos </w:t>
      </w:r>
      <w:proofErr w:type="gramStart"/>
      <w:r>
        <w:rPr>
          <w:lang w:val="tr-TR"/>
        </w:rPr>
        <w:t>2021  Altınbaş</w:t>
      </w:r>
      <w:proofErr w:type="gramEnd"/>
      <w:r>
        <w:rPr>
          <w:lang w:val="tr-TR"/>
        </w:rPr>
        <w:t xml:space="preserve"> Üniversitesi , </w:t>
      </w:r>
      <w:r w:rsidR="00865E96">
        <w:rPr>
          <w:lang w:val="tr-TR"/>
        </w:rPr>
        <w:t>Call Center ( Tercih ve Tanıtım Günleri )</w:t>
      </w:r>
    </w:p>
    <w:p w14:paraId="5D63CBBB" w14:textId="77777777"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14:paraId="5BCCAD97" w14:textId="77777777" w:rsidR="004613F6" w:rsidRPr="004613F6" w:rsidRDefault="003D6EE8" w:rsidP="004613F6">
      <w:pPr>
        <w:pStyle w:val="CompanyName"/>
        <w:spacing w:before="0" w:after="120"/>
        <w:ind w:left="-426"/>
        <w:rPr>
          <w:lang w:val="tr-TR"/>
        </w:rPr>
      </w:pPr>
      <w:r w:rsidRPr="004613F6">
        <w:rPr>
          <w:lang w:val="tr-TR"/>
        </w:rPr>
        <w:t xml:space="preserve">Eylül 2016 – Haziran 2018 İstanbul </w:t>
      </w:r>
      <w:proofErr w:type="spellStart"/>
      <w:r w:rsidRPr="004613F6">
        <w:rPr>
          <w:lang w:val="tr-TR"/>
        </w:rPr>
        <w:t>Ayvansaray</w:t>
      </w:r>
      <w:proofErr w:type="spellEnd"/>
      <w:r w:rsidRPr="004613F6">
        <w:rPr>
          <w:lang w:val="tr-TR"/>
        </w:rPr>
        <w:t xml:space="preserve"> Üniversitesi – Acil Durum ve Afet Yönetimi</w:t>
      </w:r>
    </w:p>
    <w:p w14:paraId="2F87AFF3" w14:textId="301F9DA9" w:rsidR="00195D29" w:rsidRPr="00AE7FEF" w:rsidRDefault="003D6EE8" w:rsidP="00AE7FEF">
      <w:pPr>
        <w:pStyle w:val="CompanyName"/>
        <w:spacing w:before="0" w:after="120"/>
        <w:ind w:left="-426"/>
        <w:rPr>
          <w:lang w:val="tr-TR"/>
        </w:rPr>
      </w:pPr>
      <w:r w:rsidRPr="004613F6">
        <w:rPr>
          <w:lang w:val="tr-TR"/>
        </w:rPr>
        <w:t xml:space="preserve">Eylül 2019 </w:t>
      </w:r>
      <w:r w:rsidR="00217EC9" w:rsidRPr="004613F6">
        <w:rPr>
          <w:lang w:val="tr-TR"/>
        </w:rPr>
        <w:t>–</w:t>
      </w:r>
      <w:r w:rsidRPr="004613F6">
        <w:rPr>
          <w:lang w:val="tr-TR"/>
        </w:rPr>
        <w:t xml:space="preserve"> </w:t>
      </w:r>
      <w:r w:rsidR="00217EC9" w:rsidRPr="004613F6">
        <w:rPr>
          <w:lang w:val="tr-TR"/>
        </w:rPr>
        <w:t>Ağustos 2021 İstanbul Altınbaş Üniversitesi – Tıbbi Laboratuvar Teknikleri</w:t>
      </w:r>
    </w:p>
    <w:p w14:paraId="0375C8BC" w14:textId="77777777" w:rsidR="00195D29" w:rsidRPr="008529AC" w:rsidRDefault="00195D29" w:rsidP="00195D29">
      <w:pPr>
        <w:rPr>
          <w:lang w:val="tr-TR"/>
        </w:rPr>
      </w:pPr>
    </w:p>
    <w:p w14:paraId="58A292C9" w14:textId="77777777"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yabancı dİl</w:t>
      </w:r>
      <w:r w:rsidR="00B1237D" w:rsidRPr="008529AC">
        <w:rPr>
          <w:b/>
          <w:sz w:val="24"/>
          <w:szCs w:val="24"/>
          <w:lang w:val="tr-TR"/>
        </w:rPr>
        <w:t xml:space="preserve"> VE düzey</w:t>
      </w:r>
      <w:r w:rsidR="00A6764E" w:rsidRPr="008529AC">
        <w:rPr>
          <w:b/>
          <w:sz w:val="24"/>
          <w:szCs w:val="24"/>
          <w:lang w:val="tr-TR"/>
        </w:rPr>
        <w:t>İ</w:t>
      </w:r>
    </w:p>
    <w:p w14:paraId="6FE61597" w14:textId="452E1E90" w:rsidR="00FB3CBC" w:rsidRDefault="00E06B7C" w:rsidP="00E06B7C">
      <w:pPr>
        <w:pStyle w:val="GvdeMetni"/>
        <w:spacing w:after="120"/>
        <w:ind w:left="-426"/>
        <w:rPr>
          <w:lang w:val="tr-TR"/>
        </w:rPr>
      </w:pPr>
      <w:r>
        <w:rPr>
          <w:lang w:val="tr-TR"/>
        </w:rPr>
        <w:t xml:space="preserve">İngilizce Okuma Orta, Yazma </w:t>
      </w:r>
      <w:r w:rsidR="00475C0E">
        <w:rPr>
          <w:lang w:val="tr-TR"/>
        </w:rPr>
        <w:t xml:space="preserve">Orta, </w:t>
      </w:r>
      <w:proofErr w:type="gramStart"/>
      <w:r w:rsidR="00475C0E">
        <w:rPr>
          <w:lang w:val="tr-TR"/>
        </w:rPr>
        <w:t>Konuşma  İyi</w:t>
      </w:r>
      <w:proofErr w:type="gramEnd"/>
    </w:p>
    <w:p w14:paraId="68D72343" w14:textId="77777777" w:rsidR="00195D29" w:rsidRPr="008529AC" w:rsidRDefault="00195D29" w:rsidP="00195D29">
      <w:pPr>
        <w:pStyle w:val="GvdeMetni"/>
        <w:spacing w:after="120"/>
        <w:rPr>
          <w:lang w:val="tr-TR"/>
        </w:rPr>
      </w:pPr>
    </w:p>
    <w:p w14:paraId="68D57A8E" w14:textId="4DE354DF" w:rsidR="00195D29" w:rsidRPr="00475C0E" w:rsidRDefault="001230A5" w:rsidP="00475C0E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14:paraId="047E7A95" w14:textId="77777777" w:rsidR="00CB11C0" w:rsidRDefault="00CB11C0" w:rsidP="00195D29">
      <w:pPr>
        <w:rPr>
          <w:lang w:val="tr-TR"/>
        </w:rPr>
      </w:pPr>
      <w:r>
        <w:rPr>
          <w:lang w:val="tr-TR"/>
        </w:rPr>
        <w:t xml:space="preserve">CRM  </w:t>
      </w:r>
    </w:p>
    <w:p w14:paraId="16924921" w14:textId="77777777" w:rsidR="00CB11C0" w:rsidRDefault="00CB11C0" w:rsidP="00195D29">
      <w:pPr>
        <w:rPr>
          <w:lang w:val="tr-TR"/>
        </w:rPr>
      </w:pPr>
      <w:r>
        <w:rPr>
          <w:lang w:val="tr-TR"/>
        </w:rPr>
        <w:t>Microsoft Office</w:t>
      </w:r>
    </w:p>
    <w:p w14:paraId="431E6DDB" w14:textId="77777777" w:rsidR="00CB11C0" w:rsidRDefault="00CB11C0" w:rsidP="00195D29">
      <w:pPr>
        <w:rPr>
          <w:lang w:val="tr-TR"/>
        </w:rPr>
      </w:pPr>
      <w:r>
        <w:rPr>
          <w:lang w:val="tr-TR"/>
        </w:rPr>
        <w:t xml:space="preserve">Microsoft Excel </w:t>
      </w:r>
    </w:p>
    <w:p w14:paraId="722A1FB5" w14:textId="550F6222" w:rsidR="00CB11C0" w:rsidRDefault="00CB11C0" w:rsidP="00195D29">
      <w:pPr>
        <w:rPr>
          <w:lang w:val="tr-TR"/>
        </w:rPr>
      </w:pPr>
      <w:proofErr w:type="spellStart"/>
      <w:r>
        <w:rPr>
          <w:lang w:val="tr-TR"/>
        </w:rPr>
        <w:t>Power</w:t>
      </w:r>
      <w:proofErr w:type="spellEnd"/>
      <w:r>
        <w:rPr>
          <w:lang w:val="tr-TR"/>
        </w:rPr>
        <w:t xml:space="preserve"> Point</w:t>
      </w:r>
    </w:p>
    <w:p w14:paraId="44649098" w14:textId="77777777" w:rsidR="0036324B" w:rsidRDefault="0036324B" w:rsidP="00195D29">
      <w:pPr>
        <w:rPr>
          <w:lang w:val="tr-TR"/>
        </w:rPr>
      </w:pPr>
    </w:p>
    <w:p w14:paraId="27F8C4C3" w14:textId="632E0D47" w:rsidR="004E79BA" w:rsidRPr="008449DD" w:rsidRDefault="004E79BA" w:rsidP="008449DD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KURS</w:t>
      </w:r>
      <w:r w:rsidRPr="008529AC">
        <w:rPr>
          <w:b/>
          <w:lang w:val="tr-TR"/>
        </w:rPr>
        <w:t xml:space="preserve"> VE </w:t>
      </w:r>
      <w:r w:rsidR="00B37608">
        <w:rPr>
          <w:b/>
          <w:sz w:val="24"/>
          <w:szCs w:val="24"/>
          <w:lang w:val="tr-TR"/>
        </w:rPr>
        <w:t>SERTİFİKALAR</w:t>
      </w:r>
    </w:p>
    <w:p w14:paraId="0DA13E11" w14:textId="30C68EB8" w:rsidR="00195D29" w:rsidRDefault="00126A46" w:rsidP="00E06B7C">
      <w:pPr>
        <w:ind w:left="-426"/>
        <w:rPr>
          <w:lang w:val="tr-TR"/>
        </w:rPr>
      </w:pPr>
      <w:r>
        <w:rPr>
          <w:lang w:val="tr-TR"/>
        </w:rPr>
        <w:t xml:space="preserve">Afet </w:t>
      </w:r>
      <w:proofErr w:type="gramStart"/>
      <w:r>
        <w:rPr>
          <w:lang w:val="tr-TR"/>
        </w:rPr>
        <w:t>Bilinçlenmesi ,</w:t>
      </w:r>
      <w:proofErr w:type="gramEnd"/>
      <w:r>
        <w:rPr>
          <w:lang w:val="tr-TR"/>
        </w:rPr>
        <w:t xml:space="preserve"> </w:t>
      </w:r>
      <w:r w:rsidR="004F63AD">
        <w:rPr>
          <w:lang w:val="tr-TR"/>
        </w:rPr>
        <w:t xml:space="preserve"> İlk Yardım, Arama Kurtarma Eğitimi ( </w:t>
      </w:r>
      <w:r w:rsidR="00BD2CFE">
        <w:rPr>
          <w:lang w:val="tr-TR"/>
        </w:rPr>
        <w:t>Üniversite İBB Gençlik Meclisi )</w:t>
      </w:r>
    </w:p>
    <w:p w14:paraId="4C5DEB4E" w14:textId="2A07577F" w:rsidR="00BD2CFE" w:rsidRDefault="00D65344" w:rsidP="00E06B7C">
      <w:pPr>
        <w:ind w:left="-426"/>
        <w:rPr>
          <w:lang w:val="tr-TR"/>
        </w:rPr>
      </w:pPr>
      <w:r>
        <w:rPr>
          <w:lang w:val="tr-TR"/>
        </w:rPr>
        <w:t xml:space="preserve">Yangın Söndürme Eğitimi </w:t>
      </w:r>
      <w:proofErr w:type="gramStart"/>
      <w:r>
        <w:rPr>
          <w:lang w:val="tr-TR"/>
        </w:rPr>
        <w:t xml:space="preserve">( </w:t>
      </w:r>
      <w:proofErr w:type="spellStart"/>
      <w:r>
        <w:rPr>
          <w:lang w:val="tr-TR"/>
        </w:rPr>
        <w:t>İbitem</w:t>
      </w:r>
      <w:proofErr w:type="spellEnd"/>
      <w:proofErr w:type="gramEnd"/>
      <w:r>
        <w:rPr>
          <w:lang w:val="tr-TR"/>
        </w:rPr>
        <w:t xml:space="preserve"> Belediye )</w:t>
      </w:r>
    </w:p>
    <w:p w14:paraId="76B46260" w14:textId="27BFE51B" w:rsidR="00D65344" w:rsidRDefault="00FE4E18" w:rsidP="00E06B7C">
      <w:pPr>
        <w:ind w:left="-426"/>
        <w:rPr>
          <w:lang w:val="tr-TR"/>
        </w:rPr>
      </w:pPr>
      <w:r>
        <w:rPr>
          <w:lang w:val="tr-TR"/>
        </w:rPr>
        <w:t xml:space="preserve">4-6 Yaş Etkinlik Çocuk Gelişimi </w:t>
      </w:r>
      <w:proofErr w:type="gramStart"/>
      <w:r>
        <w:rPr>
          <w:lang w:val="tr-TR"/>
        </w:rPr>
        <w:t>( Halk</w:t>
      </w:r>
      <w:proofErr w:type="gramEnd"/>
      <w:r>
        <w:rPr>
          <w:lang w:val="tr-TR"/>
        </w:rPr>
        <w:t xml:space="preserve"> Eğitim Merkezi )</w:t>
      </w:r>
    </w:p>
    <w:p w14:paraId="07C4FE60" w14:textId="7EA074A9" w:rsidR="009F1B77" w:rsidRPr="00195D29" w:rsidRDefault="009F1B77" w:rsidP="00E06B7C">
      <w:pPr>
        <w:ind w:left="-426"/>
        <w:rPr>
          <w:lang w:val="tr-TR"/>
        </w:rPr>
      </w:pPr>
      <w:r>
        <w:rPr>
          <w:lang w:val="tr-TR"/>
        </w:rPr>
        <w:t xml:space="preserve">İş Sağlığı ve Güvenliği </w:t>
      </w:r>
      <w:proofErr w:type="gramStart"/>
      <w:r>
        <w:rPr>
          <w:lang w:val="tr-TR"/>
        </w:rPr>
        <w:t>( Altınbaş</w:t>
      </w:r>
      <w:proofErr w:type="gramEnd"/>
      <w:r>
        <w:rPr>
          <w:lang w:val="tr-TR"/>
        </w:rPr>
        <w:t xml:space="preserve"> Üniversitesi)</w:t>
      </w:r>
    </w:p>
    <w:p w14:paraId="7DD6C1C0" w14:textId="77777777" w:rsidR="00195D29" w:rsidRDefault="00195D29" w:rsidP="00195D29">
      <w:pPr>
        <w:rPr>
          <w:lang w:val="tr-TR"/>
        </w:rPr>
      </w:pPr>
    </w:p>
    <w:p w14:paraId="086A1E42" w14:textId="21BECF33" w:rsidR="004B41EE" w:rsidRPr="00AE7FEF" w:rsidRDefault="001230A5" w:rsidP="00AE7FEF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 w:rsidRPr="009D09F7">
        <w:rPr>
          <w:b/>
          <w:color w:val="000000"/>
          <w:sz w:val="24"/>
          <w:szCs w:val="24"/>
          <w:lang w:val="tr-TR"/>
        </w:rPr>
        <w:t>REFERANS</w:t>
      </w:r>
      <w:r w:rsidR="0075629A" w:rsidRPr="009D09F7">
        <w:rPr>
          <w:b/>
          <w:color w:val="000000"/>
          <w:sz w:val="24"/>
          <w:szCs w:val="24"/>
          <w:lang w:val="tr-TR"/>
        </w:rPr>
        <w:t>LAR</w:t>
      </w:r>
    </w:p>
    <w:p w14:paraId="59889282" w14:textId="1D24ABD9" w:rsidR="00C55BFC" w:rsidRDefault="00464507" w:rsidP="00123B64">
      <w:pPr>
        <w:ind w:left="-426"/>
        <w:rPr>
          <w:lang w:val="tr-TR"/>
        </w:rPr>
      </w:pPr>
      <w:r>
        <w:rPr>
          <w:lang w:val="tr-TR"/>
        </w:rPr>
        <w:t xml:space="preserve">Dr. Öğretim </w:t>
      </w:r>
      <w:proofErr w:type="gramStart"/>
      <w:r>
        <w:rPr>
          <w:lang w:val="tr-TR"/>
        </w:rPr>
        <w:t>Üyesi ,</w:t>
      </w:r>
      <w:proofErr w:type="gramEnd"/>
      <w:r>
        <w:rPr>
          <w:lang w:val="tr-TR"/>
        </w:rPr>
        <w:t xml:space="preserve"> Asuman Kurt , (</w:t>
      </w:r>
      <w:r w:rsidR="00A15F90">
        <w:rPr>
          <w:lang w:val="tr-TR"/>
        </w:rPr>
        <w:t>0532 702 45 30)</w:t>
      </w:r>
    </w:p>
    <w:p w14:paraId="683FC71E" w14:textId="77777777" w:rsidR="00AD1652" w:rsidRDefault="00AD1652" w:rsidP="00123B64">
      <w:pPr>
        <w:ind w:left="-426"/>
        <w:rPr>
          <w:lang w:val="tr-TR"/>
        </w:rPr>
      </w:pPr>
      <w:r>
        <w:rPr>
          <w:lang w:val="tr-TR"/>
        </w:rPr>
        <w:t xml:space="preserve">Doçent </w:t>
      </w:r>
      <w:proofErr w:type="gramStart"/>
      <w:r>
        <w:rPr>
          <w:lang w:val="tr-TR"/>
        </w:rPr>
        <w:t>Doktor ,</w:t>
      </w:r>
      <w:proofErr w:type="gramEnd"/>
      <w:r>
        <w:rPr>
          <w:lang w:val="tr-TR"/>
        </w:rPr>
        <w:t xml:space="preserve"> Zeynep Çizmeci (05067015422)</w:t>
      </w:r>
    </w:p>
    <w:p w14:paraId="2C50123A" w14:textId="77777777" w:rsidR="001628C8" w:rsidRDefault="000864DD" w:rsidP="007A6E33">
      <w:pPr>
        <w:ind w:left="-426"/>
        <w:rPr>
          <w:lang w:val="tr-TR"/>
        </w:rPr>
      </w:pPr>
      <w:r>
        <w:rPr>
          <w:lang w:val="tr-TR"/>
        </w:rPr>
        <w:t xml:space="preserve">Biyokimya Sorumlusu , Songül </w:t>
      </w:r>
      <w:proofErr w:type="spellStart"/>
      <w:r>
        <w:rPr>
          <w:lang w:val="tr-TR"/>
        </w:rPr>
        <w:t>İnceokur</w:t>
      </w:r>
      <w:proofErr w:type="spellEnd"/>
      <w:r>
        <w:rPr>
          <w:lang w:val="tr-TR"/>
        </w:rPr>
        <w:t xml:space="preserve">  ( 0530 220 11 63)</w:t>
      </w:r>
    </w:p>
    <w:p w14:paraId="2073B805" w14:textId="65E9FBA6" w:rsidR="00D55029" w:rsidRDefault="00D55029" w:rsidP="007A6E33">
      <w:pPr>
        <w:ind w:left="-426"/>
        <w:rPr>
          <w:lang w:val="tr-TR"/>
        </w:rPr>
      </w:pPr>
      <w:proofErr w:type="gramStart"/>
      <w:r>
        <w:rPr>
          <w:lang w:val="tr-TR"/>
        </w:rPr>
        <w:t>Hemşire ,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Sevcan</w:t>
      </w:r>
      <w:proofErr w:type="spellEnd"/>
      <w:r>
        <w:rPr>
          <w:lang w:val="tr-TR"/>
        </w:rPr>
        <w:t xml:space="preserve"> </w:t>
      </w:r>
      <w:r w:rsidR="005E5E81">
        <w:rPr>
          <w:lang w:val="tr-TR"/>
        </w:rPr>
        <w:t>Yalçın Yayla (</w:t>
      </w:r>
      <w:r w:rsidR="005E5E81" w:rsidRPr="005E5E81">
        <w:rPr>
          <w:lang w:val="tr-TR"/>
        </w:rPr>
        <w:t>0542 201 82 34</w:t>
      </w:r>
      <w:r w:rsidR="005E5E81">
        <w:rPr>
          <w:lang w:val="tr-TR"/>
        </w:rPr>
        <w:t>)</w:t>
      </w:r>
    </w:p>
    <w:p w14:paraId="5C68010B" w14:textId="6D7CDD38" w:rsidR="00AF29DE" w:rsidRDefault="009E322C" w:rsidP="007A6E33">
      <w:pPr>
        <w:ind w:left="-426"/>
        <w:rPr>
          <w:lang w:val="tr-TR"/>
        </w:rPr>
      </w:pPr>
      <w:r>
        <w:rPr>
          <w:lang w:val="tr-TR"/>
        </w:rPr>
        <w:t xml:space="preserve">Mikrobiyoloji </w:t>
      </w:r>
      <w:proofErr w:type="gramStart"/>
      <w:r>
        <w:rPr>
          <w:lang w:val="tr-TR"/>
        </w:rPr>
        <w:t xml:space="preserve">Teknikeri </w:t>
      </w:r>
      <w:r w:rsidR="00A02B6B">
        <w:rPr>
          <w:lang w:val="tr-TR"/>
        </w:rPr>
        <w:t>,</w:t>
      </w:r>
      <w:proofErr w:type="gramEnd"/>
      <w:r w:rsidR="00A02B6B">
        <w:rPr>
          <w:lang w:val="tr-TR"/>
        </w:rPr>
        <w:t xml:space="preserve"> </w:t>
      </w:r>
      <w:r w:rsidR="00A02B6B" w:rsidRPr="00A02B6B">
        <w:rPr>
          <w:lang w:val="tr-TR"/>
        </w:rPr>
        <w:t xml:space="preserve">Nurten </w:t>
      </w:r>
      <w:r w:rsidR="00A02B6B">
        <w:rPr>
          <w:lang w:val="tr-TR"/>
        </w:rPr>
        <w:t xml:space="preserve">Karagöz ( </w:t>
      </w:r>
      <w:r w:rsidR="00C55BFC" w:rsidRPr="00C55BFC">
        <w:rPr>
          <w:lang w:val="tr-TR"/>
        </w:rPr>
        <w:t>05074537453</w:t>
      </w:r>
      <w:r w:rsidR="00C55BFC">
        <w:rPr>
          <w:lang w:val="tr-TR"/>
        </w:rPr>
        <w:t>)</w:t>
      </w:r>
    </w:p>
    <w:p w14:paraId="6A3F96C4" w14:textId="35243534" w:rsidR="009E02A9" w:rsidRDefault="009E02A9" w:rsidP="007A6E33">
      <w:pPr>
        <w:ind w:left="-426"/>
        <w:rPr>
          <w:lang w:val="tr-TR"/>
        </w:rPr>
      </w:pPr>
      <w:r>
        <w:rPr>
          <w:lang w:val="tr-TR"/>
        </w:rPr>
        <w:t xml:space="preserve">Mikrobiyoloji </w:t>
      </w:r>
      <w:proofErr w:type="gramStart"/>
      <w:r>
        <w:rPr>
          <w:lang w:val="tr-TR"/>
        </w:rPr>
        <w:t>Teknikeri ,</w:t>
      </w:r>
      <w:proofErr w:type="gramEnd"/>
      <w:r>
        <w:rPr>
          <w:lang w:val="tr-TR"/>
        </w:rPr>
        <w:t xml:space="preserve"> Rabia </w:t>
      </w:r>
      <w:r w:rsidR="0001675E">
        <w:rPr>
          <w:lang w:val="tr-TR"/>
        </w:rPr>
        <w:t xml:space="preserve">Aşman ( </w:t>
      </w:r>
      <w:r w:rsidR="0001675E" w:rsidRPr="0001675E">
        <w:rPr>
          <w:lang w:val="tr-TR"/>
        </w:rPr>
        <w:t>05054431542</w:t>
      </w:r>
      <w:r w:rsidR="0001675E">
        <w:rPr>
          <w:lang w:val="tr-TR"/>
        </w:rPr>
        <w:t>)</w:t>
      </w:r>
    </w:p>
    <w:p w14:paraId="0B9EE833" w14:textId="4D4530A6" w:rsidR="003A7DE0" w:rsidRDefault="0032598A" w:rsidP="00E06B7C">
      <w:pPr>
        <w:ind w:left="-426"/>
        <w:rPr>
          <w:lang w:val="tr-TR"/>
        </w:rPr>
      </w:pPr>
      <w:r>
        <w:rPr>
          <w:lang w:val="tr-TR"/>
        </w:rPr>
        <w:t xml:space="preserve">Call </w:t>
      </w:r>
      <w:proofErr w:type="gramStart"/>
      <w:r>
        <w:rPr>
          <w:lang w:val="tr-TR"/>
        </w:rPr>
        <w:t>Center ,</w:t>
      </w:r>
      <w:proofErr w:type="gramEnd"/>
      <w:r>
        <w:rPr>
          <w:lang w:val="tr-TR"/>
        </w:rPr>
        <w:t xml:space="preserve"> Yasemin Görmüş ( </w:t>
      </w:r>
      <w:r w:rsidR="00DE7748" w:rsidRPr="00DE7748">
        <w:rPr>
          <w:lang w:val="tr-TR"/>
        </w:rPr>
        <w:t>0541 953 23 78</w:t>
      </w:r>
      <w:r w:rsidR="00287E0B">
        <w:rPr>
          <w:lang w:val="tr-TR"/>
        </w:rPr>
        <w:t>)</w:t>
      </w:r>
    </w:p>
    <w:p w14:paraId="17A20F22" w14:textId="77777777" w:rsidR="000864DD" w:rsidRDefault="000864DD" w:rsidP="00E06B7C">
      <w:pPr>
        <w:ind w:left="-426"/>
        <w:rPr>
          <w:lang w:val="tr-TR"/>
        </w:rPr>
      </w:pPr>
    </w:p>
    <w:p w14:paraId="23488527" w14:textId="77777777" w:rsidR="00195D29" w:rsidRPr="00195D29" w:rsidRDefault="00195D29" w:rsidP="00E06B7C">
      <w:pPr>
        <w:ind w:left="-426"/>
        <w:rPr>
          <w:lang w:val="tr-TR"/>
        </w:rPr>
      </w:pPr>
    </w:p>
    <w:sectPr w:rsidR="00195D29" w:rsidRPr="00195D29" w:rsidSect="00195D29">
      <w:headerReference w:type="default" r:id="rId9"/>
      <w:footerReference w:type="default" r:id="rId10"/>
      <w:footerReference w:type="first" r:id="rId11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B8A10" w14:textId="77777777" w:rsidR="00004CBF" w:rsidRDefault="00004CBF">
      <w:r>
        <w:separator/>
      </w:r>
    </w:p>
  </w:endnote>
  <w:endnote w:type="continuationSeparator" w:id="0">
    <w:p w14:paraId="50CF74C0" w14:textId="77777777" w:rsidR="00004CBF" w:rsidRDefault="0000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65DD2" w14:textId="77777777" w:rsidR="00BC654D" w:rsidRDefault="00BC654D" w:rsidP="00462907">
    <w:pPr>
      <w:jc w:val="center"/>
      <w:rPr>
        <w:szCs w:val="22"/>
        <w:lang w:val="tr-TR"/>
      </w:rPr>
    </w:pPr>
  </w:p>
  <w:p w14:paraId="705A113C" w14:textId="77777777"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9D5E" w14:textId="77777777"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C79D0" w14:textId="77777777" w:rsidR="00004CBF" w:rsidRDefault="00004CBF">
      <w:r>
        <w:separator/>
      </w:r>
    </w:p>
  </w:footnote>
  <w:footnote w:type="continuationSeparator" w:id="0">
    <w:p w14:paraId="598BD2AA" w14:textId="77777777" w:rsidR="00004CBF" w:rsidRDefault="00004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09001" w14:textId="77777777"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26BE6"/>
    <w:multiLevelType w:val="hybridMultilevel"/>
    <w:tmpl w:val="58AAF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0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2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04CBF"/>
    <w:rsid w:val="0001675E"/>
    <w:rsid w:val="00033D03"/>
    <w:rsid w:val="00064DC8"/>
    <w:rsid w:val="000658D0"/>
    <w:rsid w:val="00066926"/>
    <w:rsid w:val="000864DD"/>
    <w:rsid w:val="00093CFC"/>
    <w:rsid w:val="000A62AD"/>
    <w:rsid w:val="000C159F"/>
    <w:rsid w:val="000C55CA"/>
    <w:rsid w:val="000E0F35"/>
    <w:rsid w:val="000E3442"/>
    <w:rsid w:val="00104ED9"/>
    <w:rsid w:val="001062E7"/>
    <w:rsid w:val="001120DF"/>
    <w:rsid w:val="001230A5"/>
    <w:rsid w:val="00123B64"/>
    <w:rsid w:val="00126A46"/>
    <w:rsid w:val="0013433A"/>
    <w:rsid w:val="00137FC0"/>
    <w:rsid w:val="001628C8"/>
    <w:rsid w:val="00171750"/>
    <w:rsid w:val="00195D29"/>
    <w:rsid w:val="001A4850"/>
    <w:rsid w:val="001D26DB"/>
    <w:rsid w:val="001E1ECC"/>
    <w:rsid w:val="001F03E7"/>
    <w:rsid w:val="00216C44"/>
    <w:rsid w:val="00217EC9"/>
    <w:rsid w:val="00287E0B"/>
    <w:rsid w:val="002F01BE"/>
    <w:rsid w:val="00316B5D"/>
    <w:rsid w:val="00322423"/>
    <w:rsid w:val="0032598A"/>
    <w:rsid w:val="0036324B"/>
    <w:rsid w:val="00384C0B"/>
    <w:rsid w:val="00384E1A"/>
    <w:rsid w:val="003A07CF"/>
    <w:rsid w:val="003A145B"/>
    <w:rsid w:val="003A253D"/>
    <w:rsid w:val="003A5ED9"/>
    <w:rsid w:val="003A77AE"/>
    <w:rsid w:val="003A7DE0"/>
    <w:rsid w:val="003D6EE8"/>
    <w:rsid w:val="0040728C"/>
    <w:rsid w:val="00443DF0"/>
    <w:rsid w:val="004613F6"/>
    <w:rsid w:val="00462907"/>
    <w:rsid w:val="00464507"/>
    <w:rsid w:val="00470D65"/>
    <w:rsid w:val="00475C0E"/>
    <w:rsid w:val="00492555"/>
    <w:rsid w:val="004A62FD"/>
    <w:rsid w:val="004B41EE"/>
    <w:rsid w:val="004B5DF7"/>
    <w:rsid w:val="004C0C70"/>
    <w:rsid w:val="004C394B"/>
    <w:rsid w:val="004C461C"/>
    <w:rsid w:val="004C7F9C"/>
    <w:rsid w:val="004E79BA"/>
    <w:rsid w:val="004F078E"/>
    <w:rsid w:val="004F63AD"/>
    <w:rsid w:val="0050798A"/>
    <w:rsid w:val="00517DD4"/>
    <w:rsid w:val="005218EC"/>
    <w:rsid w:val="00554CB5"/>
    <w:rsid w:val="005A5020"/>
    <w:rsid w:val="005B252A"/>
    <w:rsid w:val="005D1FEF"/>
    <w:rsid w:val="005E5E81"/>
    <w:rsid w:val="005F6C8C"/>
    <w:rsid w:val="00602F2F"/>
    <w:rsid w:val="00624FEA"/>
    <w:rsid w:val="00642021"/>
    <w:rsid w:val="0064615A"/>
    <w:rsid w:val="006967A2"/>
    <w:rsid w:val="006A2F3D"/>
    <w:rsid w:val="006A5E75"/>
    <w:rsid w:val="006B15D5"/>
    <w:rsid w:val="006B205C"/>
    <w:rsid w:val="006B2894"/>
    <w:rsid w:val="006D028C"/>
    <w:rsid w:val="0072108A"/>
    <w:rsid w:val="0075629A"/>
    <w:rsid w:val="00780CE0"/>
    <w:rsid w:val="007834D6"/>
    <w:rsid w:val="007A6E33"/>
    <w:rsid w:val="007F4EB6"/>
    <w:rsid w:val="00830583"/>
    <w:rsid w:val="00832FFA"/>
    <w:rsid w:val="008449DD"/>
    <w:rsid w:val="008477CB"/>
    <w:rsid w:val="00850140"/>
    <w:rsid w:val="008529AC"/>
    <w:rsid w:val="00865E96"/>
    <w:rsid w:val="0088431A"/>
    <w:rsid w:val="00895AA8"/>
    <w:rsid w:val="008A34A3"/>
    <w:rsid w:val="008D1841"/>
    <w:rsid w:val="00900BFB"/>
    <w:rsid w:val="0090465A"/>
    <w:rsid w:val="00906AB5"/>
    <w:rsid w:val="00921499"/>
    <w:rsid w:val="00931FFC"/>
    <w:rsid w:val="00960923"/>
    <w:rsid w:val="00975D27"/>
    <w:rsid w:val="009824DD"/>
    <w:rsid w:val="009B24C7"/>
    <w:rsid w:val="009C4649"/>
    <w:rsid w:val="009D09F7"/>
    <w:rsid w:val="009D1DF0"/>
    <w:rsid w:val="009E01CC"/>
    <w:rsid w:val="009E02A9"/>
    <w:rsid w:val="009E322C"/>
    <w:rsid w:val="009F1B77"/>
    <w:rsid w:val="00A02B6B"/>
    <w:rsid w:val="00A15F90"/>
    <w:rsid w:val="00A24059"/>
    <w:rsid w:val="00A40898"/>
    <w:rsid w:val="00A6764E"/>
    <w:rsid w:val="00AB14F6"/>
    <w:rsid w:val="00AD1652"/>
    <w:rsid w:val="00AE7390"/>
    <w:rsid w:val="00AE7FEF"/>
    <w:rsid w:val="00AF29DE"/>
    <w:rsid w:val="00B0487A"/>
    <w:rsid w:val="00B05046"/>
    <w:rsid w:val="00B10800"/>
    <w:rsid w:val="00B1237D"/>
    <w:rsid w:val="00B372DF"/>
    <w:rsid w:val="00B37608"/>
    <w:rsid w:val="00BB1F9F"/>
    <w:rsid w:val="00BB2F9B"/>
    <w:rsid w:val="00BC654D"/>
    <w:rsid w:val="00BD2CFE"/>
    <w:rsid w:val="00BE1E2A"/>
    <w:rsid w:val="00C131DB"/>
    <w:rsid w:val="00C30987"/>
    <w:rsid w:val="00C55BFC"/>
    <w:rsid w:val="00C56600"/>
    <w:rsid w:val="00C6631C"/>
    <w:rsid w:val="00C86089"/>
    <w:rsid w:val="00CB11C0"/>
    <w:rsid w:val="00CD26F8"/>
    <w:rsid w:val="00D0368F"/>
    <w:rsid w:val="00D03E26"/>
    <w:rsid w:val="00D26A67"/>
    <w:rsid w:val="00D55029"/>
    <w:rsid w:val="00D607FF"/>
    <w:rsid w:val="00D646B1"/>
    <w:rsid w:val="00D65344"/>
    <w:rsid w:val="00D919CD"/>
    <w:rsid w:val="00DB4CB9"/>
    <w:rsid w:val="00DD5151"/>
    <w:rsid w:val="00DE7748"/>
    <w:rsid w:val="00E03004"/>
    <w:rsid w:val="00E06B7C"/>
    <w:rsid w:val="00E112B4"/>
    <w:rsid w:val="00E15D8B"/>
    <w:rsid w:val="00E320DB"/>
    <w:rsid w:val="00E7126C"/>
    <w:rsid w:val="00EC49AF"/>
    <w:rsid w:val="00F010DE"/>
    <w:rsid w:val="00F06795"/>
    <w:rsid w:val="00F11844"/>
    <w:rsid w:val="00F36209"/>
    <w:rsid w:val="00F439C1"/>
    <w:rsid w:val="00F554AC"/>
    <w:rsid w:val="00F804B4"/>
    <w:rsid w:val="00FB161B"/>
    <w:rsid w:val="00FB3CBC"/>
    <w:rsid w:val="00FC07DC"/>
    <w:rsid w:val="00FE05A8"/>
    <w:rsid w:val="00FE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E18D1"/>
  <w15:chartTrackingRefBased/>
  <w15:docId w15:val="{56315E4E-4044-2645-9AA4-5ED73EE47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C4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vekocaa2@gmail.com" TargetMode="External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2.xml" /><Relationship Id="rId5" Type="http://schemas.openxmlformats.org/officeDocument/2006/relationships/footnotes" Target="footnotes.xml" /><Relationship Id="rId10" Type="http://schemas.openxmlformats.org/officeDocument/2006/relationships/footer" Target="footer1.xml" /><Relationship Id="rId4" Type="http://schemas.openxmlformats.org/officeDocument/2006/relationships/webSettings" Target="webSettings.xml" /><Relationship Id="rId9" Type="http://schemas.openxmlformats.org/officeDocument/2006/relationships/header" Target="head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2</TotalTime>
  <Pages>2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1765</CharactersWithSpaces>
  <SharedDoc>false</SharedDoc>
  <HLinks>
    <vt:vector size="18" baseType="variant">
      <vt:variant>
        <vt:i4>7667771</vt:i4>
      </vt:variant>
      <vt:variant>
        <vt:i4>6</vt:i4>
      </vt:variant>
      <vt:variant>
        <vt:i4>0</vt:i4>
      </vt:variant>
      <vt:variant>
        <vt:i4>5</vt:i4>
      </vt:variant>
      <vt:variant>
        <vt:lpwstr>http://cv-hazirlama.com/cv-hazirlat</vt:lpwstr>
      </vt:variant>
      <vt:variant>
        <vt:lpwstr/>
      </vt:variant>
      <vt:variant>
        <vt:i4>131089</vt:i4>
      </vt:variant>
      <vt:variant>
        <vt:i4>3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  <vt:variant>
        <vt:i4>7208997</vt:i4>
      </vt:variant>
      <vt:variant>
        <vt:i4>0</vt:i4>
      </vt:variant>
      <vt:variant>
        <vt:i4>0</vt:i4>
      </vt:variant>
      <vt:variant>
        <vt:i4>5</vt:i4>
      </vt:variant>
      <vt:variant>
        <vt:lpwstr>tel:05449090909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cv-hazirlama.com;http://cv-hazirlama.com</dc:creator>
  <cp:keywords>CV;cv hazirlama</cp:keywords>
  <cp:lastModifiedBy>Merve KOCA</cp:lastModifiedBy>
  <cp:revision>2</cp:revision>
  <cp:lastPrinted>2007-09-13T12:39:00Z</cp:lastPrinted>
  <dcterms:created xsi:type="dcterms:W3CDTF">2021-09-08T10:56:00Z</dcterms:created>
  <dcterms:modified xsi:type="dcterms:W3CDTF">2021-09-08T10:56:00Z</dcterms:modified>
</cp:coreProperties>
</file>